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D6B2C0" w14:textId="17BE7B2B" w:rsidR="00FB45B1" w:rsidRDefault="00FB45B1" w:rsidP="00FB45B1">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t>R3-24</w:t>
      </w:r>
      <w:r w:rsidR="008D4DCC">
        <w:rPr>
          <w:b/>
          <w:i/>
          <w:noProof/>
          <w:sz w:val="28"/>
        </w:rPr>
        <w:t>0594</w:t>
      </w:r>
    </w:p>
    <w:p w14:paraId="339462D7" w14:textId="77777777" w:rsidR="00FB45B1" w:rsidRDefault="00FB45B1" w:rsidP="00FB45B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45B1" w14:paraId="54F13496" w14:textId="77777777" w:rsidTr="00B43C83">
        <w:tc>
          <w:tcPr>
            <w:tcW w:w="9641" w:type="dxa"/>
            <w:gridSpan w:val="9"/>
            <w:tcBorders>
              <w:top w:val="single" w:sz="4" w:space="0" w:color="auto"/>
              <w:left w:val="single" w:sz="4" w:space="0" w:color="auto"/>
              <w:right w:val="single" w:sz="4" w:space="0" w:color="auto"/>
            </w:tcBorders>
          </w:tcPr>
          <w:p w14:paraId="5EA0ABF1" w14:textId="77777777" w:rsidR="00FB45B1" w:rsidRDefault="00FB45B1" w:rsidP="00B43C83">
            <w:pPr>
              <w:pStyle w:val="CRCoverPage"/>
              <w:spacing w:after="0"/>
              <w:jc w:val="right"/>
              <w:rPr>
                <w:i/>
                <w:noProof/>
              </w:rPr>
            </w:pPr>
            <w:r>
              <w:rPr>
                <w:i/>
                <w:noProof/>
                <w:sz w:val="14"/>
              </w:rPr>
              <w:t>CR-Form-v12.2</w:t>
            </w:r>
          </w:p>
        </w:tc>
      </w:tr>
      <w:tr w:rsidR="00FB45B1" w14:paraId="461BA754" w14:textId="77777777" w:rsidTr="00B43C83">
        <w:tc>
          <w:tcPr>
            <w:tcW w:w="9641" w:type="dxa"/>
            <w:gridSpan w:val="9"/>
            <w:tcBorders>
              <w:left w:val="single" w:sz="4" w:space="0" w:color="auto"/>
              <w:right w:val="single" w:sz="4" w:space="0" w:color="auto"/>
            </w:tcBorders>
          </w:tcPr>
          <w:p w14:paraId="447B37E2" w14:textId="77777777" w:rsidR="00FB45B1" w:rsidRDefault="00FB45B1" w:rsidP="00B43C83">
            <w:pPr>
              <w:pStyle w:val="CRCoverPage"/>
              <w:spacing w:after="0"/>
              <w:jc w:val="center"/>
              <w:rPr>
                <w:noProof/>
              </w:rPr>
            </w:pPr>
            <w:r>
              <w:rPr>
                <w:b/>
                <w:noProof/>
                <w:sz w:val="32"/>
              </w:rPr>
              <w:t>CHANGE REQUEST</w:t>
            </w:r>
          </w:p>
        </w:tc>
      </w:tr>
      <w:tr w:rsidR="00FB45B1" w14:paraId="46DCDC0B" w14:textId="77777777" w:rsidTr="00B43C83">
        <w:tc>
          <w:tcPr>
            <w:tcW w:w="9641" w:type="dxa"/>
            <w:gridSpan w:val="9"/>
            <w:tcBorders>
              <w:left w:val="single" w:sz="4" w:space="0" w:color="auto"/>
              <w:right w:val="single" w:sz="4" w:space="0" w:color="auto"/>
            </w:tcBorders>
          </w:tcPr>
          <w:p w14:paraId="2DEF0D45" w14:textId="77777777" w:rsidR="00FB45B1" w:rsidRDefault="00FB45B1" w:rsidP="00B43C83">
            <w:pPr>
              <w:pStyle w:val="CRCoverPage"/>
              <w:spacing w:after="0"/>
              <w:rPr>
                <w:noProof/>
                <w:sz w:val="8"/>
                <w:szCs w:val="8"/>
              </w:rPr>
            </w:pPr>
          </w:p>
        </w:tc>
      </w:tr>
      <w:tr w:rsidR="00FB45B1" w14:paraId="7FFFE102" w14:textId="77777777" w:rsidTr="00B43C83">
        <w:tc>
          <w:tcPr>
            <w:tcW w:w="142" w:type="dxa"/>
            <w:tcBorders>
              <w:left w:val="single" w:sz="4" w:space="0" w:color="auto"/>
            </w:tcBorders>
          </w:tcPr>
          <w:p w14:paraId="21F272E1" w14:textId="77777777" w:rsidR="00FB45B1" w:rsidRDefault="00FB45B1" w:rsidP="00B43C83">
            <w:pPr>
              <w:pStyle w:val="CRCoverPage"/>
              <w:spacing w:after="0"/>
              <w:jc w:val="right"/>
              <w:rPr>
                <w:noProof/>
              </w:rPr>
            </w:pPr>
          </w:p>
        </w:tc>
        <w:tc>
          <w:tcPr>
            <w:tcW w:w="1559" w:type="dxa"/>
            <w:shd w:val="pct30" w:color="FFFF00" w:fill="auto"/>
          </w:tcPr>
          <w:p w14:paraId="6D2DF641" w14:textId="77777777" w:rsidR="00FB45B1" w:rsidRPr="00410371" w:rsidRDefault="00FB45B1" w:rsidP="00B43C83">
            <w:pPr>
              <w:pStyle w:val="CRCoverPage"/>
              <w:spacing w:after="0"/>
              <w:jc w:val="right"/>
              <w:rPr>
                <w:b/>
                <w:noProof/>
                <w:sz w:val="28"/>
              </w:rPr>
            </w:pPr>
            <w:r>
              <w:rPr>
                <w:b/>
                <w:noProof/>
                <w:sz w:val="28"/>
              </w:rPr>
              <w:t>38.473</w:t>
            </w:r>
          </w:p>
        </w:tc>
        <w:tc>
          <w:tcPr>
            <w:tcW w:w="709" w:type="dxa"/>
          </w:tcPr>
          <w:p w14:paraId="174D179F" w14:textId="77777777" w:rsidR="00FB45B1" w:rsidRDefault="00FB45B1" w:rsidP="00B43C83">
            <w:pPr>
              <w:pStyle w:val="CRCoverPage"/>
              <w:spacing w:after="0"/>
              <w:jc w:val="center"/>
              <w:rPr>
                <w:noProof/>
              </w:rPr>
            </w:pPr>
            <w:r>
              <w:rPr>
                <w:b/>
                <w:noProof/>
                <w:sz w:val="28"/>
              </w:rPr>
              <w:t>CR</w:t>
            </w:r>
          </w:p>
        </w:tc>
        <w:tc>
          <w:tcPr>
            <w:tcW w:w="1276" w:type="dxa"/>
            <w:shd w:val="pct30" w:color="FFFF00" w:fill="auto"/>
          </w:tcPr>
          <w:p w14:paraId="038FF9EB" w14:textId="1EF335AA" w:rsidR="00FB45B1" w:rsidRPr="00410371" w:rsidRDefault="008D4DCC" w:rsidP="008D4DCC">
            <w:pPr>
              <w:pStyle w:val="CRCoverPage"/>
              <w:spacing w:after="0"/>
              <w:jc w:val="center"/>
              <w:rPr>
                <w:noProof/>
              </w:rPr>
            </w:pPr>
            <w:r w:rsidRPr="008D4DCC">
              <w:rPr>
                <w:b/>
                <w:noProof/>
                <w:sz w:val="28"/>
              </w:rPr>
              <w:t>1341</w:t>
            </w:r>
          </w:p>
        </w:tc>
        <w:tc>
          <w:tcPr>
            <w:tcW w:w="709" w:type="dxa"/>
          </w:tcPr>
          <w:p w14:paraId="457366F7" w14:textId="77777777" w:rsidR="00FB45B1" w:rsidRDefault="00FB45B1" w:rsidP="00B43C83">
            <w:pPr>
              <w:pStyle w:val="CRCoverPage"/>
              <w:tabs>
                <w:tab w:val="right" w:pos="625"/>
              </w:tabs>
              <w:spacing w:after="0"/>
              <w:jc w:val="center"/>
              <w:rPr>
                <w:noProof/>
              </w:rPr>
            </w:pPr>
            <w:r>
              <w:rPr>
                <w:b/>
                <w:bCs/>
                <w:noProof/>
                <w:sz w:val="28"/>
              </w:rPr>
              <w:t>rev</w:t>
            </w:r>
          </w:p>
        </w:tc>
        <w:tc>
          <w:tcPr>
            <w:tcW w:w="992" w:type="dxa"/>
            <w:shd w:val="pct30" w:color="FFFF00" w:fill="auto"/>
          </w:tcPr>
          <w:p w14:paraId="7741ED37" w14:textId="77777777" w:rsidR="00FB45B1" w:rsidRPr="00410371" w:rsidRDefault="00FB45B1" w:rsidP="00B43C83">
            <w:pPr>
              <w:pStyle w:val="CRCoverPage"/>
              <w:spacing w:after="0"/>
              <w:jc w:val="center"/>
              <w:rPr>
                <w:b/>
                <w:noProof/>
              </w:rPr>
            </w:pPr>
            <w:r>
              <w:rPr>
                <w:b/>
                <w:noProof/>
                <w:sz w:val="28"/>
              </w:rPr>
              <w:t>-</w:t>
            </w:r>
          </w:p>
        </w:tc>
        <w:tc>
          <w:tcPr>
            <w:tcW w:w="2410" w:type="dxa"/>
          </w:tcPr>
          <w:p w14:paraId="37364EDE" w14:textId="77777777" w:rsidR="00FB45B1" w:rsidRDefault="00FB45B1" w:rsidP="00B43C8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7C661A" w14:textId="57BD8786" w:rsidR="00FB45B1" w:rsidRPr="00410371" w:rsidRDefault="00FB45B1" w:rsidP="00B43C83">
            <w:pPr>
              <w:pStyle w:val="CRCoverPage"/>
              <w:spacing w:after="0"/>
              <w:jc w:val="center"/>
              <w:rPr>
                <w:noProof/>
                <w:sz w:val="28"/>
                <w:lang w:eastAsia="zh-CN"/>
              </w:rPr>
            </w:pPr>
            <w:r w:rsidRPr="007D3BC4">
              <w:rPr>
                <w:b/>
                <w:noProof/>
                <w:sz w:val="28"/>
              </w:rPr>
              <w:t>1</w:t>
            </w:r>
            <w:r>
              <w:rPr>
                <w:b/>
                <w:noProof/>
                <w:sz w:val="28"/>
              </w:rPr>
              <w:t>7</w:t>
            </w:r>
            <w:r w:rsidRPr="007D3BC4">
              <w:rPr>
                <w:b/>
                <w:noProof/>
                <w:sz w:val="28"/>
              </w:rPr>
              <w:t>.</w:t>
            </w:r>
            <w:r>
              <w:rPr>
                <w:b/>
                <w:noProof/>
                <w:sz w:val="28"/>
              </w:rPr>
              <w:t>7</w:t>
            </w:r>
            <w:r w:rsidRPr="007D3BC4">
              <w:rPr>
                <w:b/>
                <w:noProof/>
                <w:sz w:val="28"/>
              </w:rPr>
              <w:t>.0</w:t>
            </w:r>
          </w:p>
        </w:tc>
        <w:tc>
          <w:tcPr>
            <w:tcW w:w="143" w:type="dxa"/>
            <w:tcBorders>
              <w:right w:val="single" w:sz="4" w:space="0" w:color="auto"/>
            </w:tcBorders>
          </w:tcPr>
          <w:p w14:paraId="7465C9E9" w14:textId="77777777" w:rsidR="00FB45B1" w:rsidRDefault="00FB45B1" w:rsidP="00B43C83">
            <w:pPr>
              <w:pStyle w:val="CRCoverPage"/>
              <w:spacing w:after="0"/>
              <w:rPr>
                <w:noProof/>
              </w:rPr>
            </w:pPr>
          </w:p>
        </w:tc>
      </w:tr>
      <w:tr w:rsidR="00FB45B1" w14:paraId="2F4F0CD9" w14:textId="77777777" w:rsidTr="00B43C83">
        <w:tc>
          <w:tcPr>
            <w:tcW w:w="9641" w:type="dxa"/>
            <w:gridSpan w:val="9"/>
            <w:tcBorders>
              <w:left w:val="single" w:sz="4" w:space="0" w:color="auto"/>
              <w:right w:val="single" w:sz="4" w:space="0" w:color="auto"/>
            </w:tcBorders>
          </w:tcPr>
          <w:p w14:paraId="16680330" w14:textId="77777777" w:rsidR="00FB45B1" w:rsidRDefault="00FB45B1" w:rsidP="00B43C83">
            <w:pPr>
              <w:pStyle w:val="CRCoverPage"/>
              <w:spacing w:after="0"/>
              <w:rPr>
                <w:noProof/>
              </w:rPr>
            </w:pPr>
          </w:p>
        </w:tc>
      </w:tr>
      <w:tr w:rsidR="00FB45B1" w14:paraId="2A9394E4" w14:textId="77777777" w:rsidTr="00B43C83">
        <w:tc>
          <w:tcPr>
            <w:tcW w:w="9641" w:type="dxa"/>
            <w:gridSpan w:val="9"/>
            <w:tcBorders>
              <w:top w:val="single" w:sz="4" w:space="0" w:color="auto"/>
            </w:tcBorders>
          </w:tcPr>
          <w:p w14:paraId="06ACB475" w14:textId="77777777" w:rsidR="00FB45B1" w:rsidRPr="00F25D98" w:rsidRDefault="00FB45B1" w:rsidP="00B43C8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B45B1" w14:paraId="43694021" w14:textId="77777777" w:rsidTr="00B43C83">
        <w:tc>
          <w:tcPr>
            <w:tcW w:w="9641" w:type="dxa"/>
            <w:gridSpan w:val="9"/>
          </w:tcPr>
          <w:p w14:paraId="7AC3C4FE" w14:textId="77777777" w:rsidR="00FB45B1" w:rsidRDefault="00FB45B1" w:rsidP="00B43C83">
            <w:pPr>
              <w:pStyle w:val="CRCoverPage"/>
              <w:spacing w:after="0"/>
              <w:rPr>
                <w:noProof/>
                <w:sz w:val="8"/>
                <w:szCs w:val="8"/>
              </w:rPr>
            </w:pPr>
          </w:p>
        </w:tc>
      </w:tr>
    </w:tbl>
    <w:p w14:paraId="37CE1592" w14:textId="77777777" w:rsidR="00FB45B1" w:rsidRPr="00AB2257" w:rsidRDefault="00FB45B1" w:rsidP="00FB45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45B1" w14:paraId="1A634084" w14:textId="77777777" w:rsidTr="00B43C83">
        <w:tc>
          <w:tcPr>
            <w:tcW w:w="2835" w:type="dxa"/>
          </w:tcPr>
          <w:p w14:paraId="781E44DF" w14:textId="77777777" w:rsidR="00FB45B1" w:rsidRDefault="00FB45B1" w:rsidP="00B43C83">
            <w:pPr>
              <w:pStyle w:val="CRCoverPage"/>
              <w:tabs>
                <w:tab w:val="right" w:pos="2751"/>
              </w:tabs>
              <w:spacing w:after="0"/>
              <w:rPr>
                <w:b/>
                <w:i/>
                <w:noProof/>
              </w:rPr>
            </w:pPr>
            <w:r>
              <w:rPr>
                <w:b/>
                <w:i/>
                <w:noProof/>
              </w:rPr>
              <w:t>Proposed change affects:</w:t>
            </w:r>
          </w:p>
        </w:tc>
        <w:tc>
          <w:tcPr>
            <w:tcW w:w="1418" w:type="dxa"/>
          </w:tcPr>
          <w:p w14:paraId="3C45201D" w14:textId="77777777" w:rsidR="00FB45B1" w:rsidRDefault="00FB45B1" w:rsidP="00B43C8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DD12D" w14:textId="77777777" w:rsidR="00FB45B1" w:rsidRDefault="00FB45B1" w:rsidP="00B43C83">
            <w:pPr>
              <w:pStyle w:val="CRCoverPage"/>
              <w:spacing w:after="0"/>
              <w:jc w:val="center"/>
              <w:rPr>
                <w:b/>
                <w:caps/>
                <w:noProof/>
              </w:rPr>
            </w:pPr>
          </w:p>
        </w:tc>
        <w:tc>
          <w:tcPr>
            <w:tcW w:w="709" w:type="dxa"/>
            <w:tcBorders>
              <w:left w:val="single" w:sz="4" w:space="0" w:color="auto"/>
            </w:tcBorders>
          </w:tcPr>
          <w:p w14:paraId="387E809E" w14:textId="77777777" w:rsidR="00FB45B1" w:rsidRDefault="00FB45B1" w:rsidP="00B43C8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18FBFF" w14:textId="77777777" w:rsidR="00FB45B1" w:rsidRDefault="00FB45B1" w:rsidP="00B43C83">
            <w:pPr>
              <w:pStyle w:val="CRCoverPage"/>
              <w:spacing w:after="0"/>
              <w:jc w:val="center"/>
              <w:rPr>
                <w:b/>
                <w:caps/>
                <w:noProof/>
                <w:lang w:eastAsia="zh-CN"/>
              </w:rPr>
            </w:pPr>
          </w:p>
        </w:tc>
        <w:tc>
          <w:tcPr>
            <w:tcW w:w="2126" w:type="dxa"/>
          </w:tcPr>
          <w:p w14:paraId="2188543C" w14:textId="77777777" w:rsidR="00FB45B1" w:rsidRDefault="00FB45B1" w:rsidP="00B43C8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14392C" w14:textId="77777777" w:rsidR="00FB45B1" w:rsidRDefault="00FB45B1" w:rsidP="00B43C83">
            <w:pPr>
              <w:pStyle w:val="CRCoverPage"/>
              <w:spacing w:after="0"/>
              <w:jc w:val="center"/>
              <w:rPr>
                <w:b/>
                <w:caps/>
                <w:noProof/>
                <w:lang w:eastAsia="zh-CN"/>
              </w:rPr>
            </w:pPr>
            <w:r>
              <w:rPr>
                <w:b/>
                <w:caps/>
                <w:noProof/>
                <w:lang w:eastAsia="zh-CN"/>
              </w:rPr>
              <w:t>X</w:t>
            </w:r>
          </w:p>
        </w:tc>
        <w:tc>
          <w:tcPr>
            <w:tcW w:w="1418" w:type="dxa"/>
            <w:tcBorders>
              <w:left w:val="nil"/>
            </w:tcBorders>
          </w:tcPr>
          <w:p w14:paraId="50E20960" w14:textId="77777777" w:rsidR="00FB45B1" w:rsidRDefault="00FB45B1" w:rsidP="00B43C8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E9127" w14:textId="77777777" w:rsidR="00FB45B1" w:rsidRDefault="00FB45B1" w:rsidP="00B43C83">
            <w:pPr>
              <w:pStyle w:val="CRCoverPage"/>
              <w:spacing w:after="0"/>
              <w:jc w:val="center"/>
              <w:rPr>
                <w:b/>
                <w:bCs/>
                <w:caps/>
                <w:noProof/>
              </w:rPr>
            </w:pPr>
          </w:p>
        </w:tc>
      </w:tr>
    </w:tbl>
    <w:p w14:paraId="6CAEB608" w14:textId="77777777" w:rsidR="00FB45B1" w:rsidRDefault="00FB45B1" w:rsidP="00FB45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45B1" w14:paraId="24AA2444" w14:textId="77777777" w:rsidTr="00B43C83">
        <w:tc>
          <w:tcPr>
            <w:tcW w:w="9640" w:type="dxa"/>
            <w:gridSpan w:val="11"/>
          </w:tcPr>
          <w:p w14:paraId="058A45F3" w14:textId="77777777" w:rsidR="00FB45B1" w:rsidRDefault="00FB45B1" w:rsidP="00B43C83">
            <w:pPr>
              <w:pStyle w:val="CRCoverPage"/>
              <w:spacing w:after="0"/>
              <w:rPr>
                <w:noProof/>
                <w:sz w:val="8"/>
                <w:szCs w:val="8"/>
              </w:rPr>
            </w:pPr>
          </w:p>
        </w:tc>
      </w:tr>
      <w:tr w:rsidR="00FB45B1" w14:paraId="495E10FB" w14:textId="77777777" w:rsidTr="00B43C83">
        <w:tc>
          <w:tcPr>
            <w:tcW w:w="1843" w:type="dxa"/>
            <w:tcBorders>
              <w:top w:val="single" w:sz="4" w:space="0" w:color="auto"/>
              <w:left w:val="single" w:sz="4" w:space="0" w:color="auto"/>
            </w:tcBorders>
          </w:tcPr>
          <w:p w14:paraId="2E3E05E4" w14:textId="77777777" w:rsidR="00FB45B1" w:rsidRDefault="00FB45B1" w:rsidP="00B43C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74D6B8" w14:textId="201A3B30" w:rsidR="00FB45B1" w:rsidRDefault="00FB45B1" w:rsidP="00B43C83">
            <w:pPr>
              <w:pStyle w:val="CRCoverPage"/>
              <w:spacing w:after="0"/>
              <w:ind w:left="100"/>
              <w:rPr>
                <w:noProof/>
              </w:rPr>
            </w:pPr>
            <w:r>
              <w:t xml:space="preserve">Correction on </w:t>
            </w:r>
            <w:r w:rsidRPr="00FB45B1">
              <w:t>SRS Resource Set ID</w:t>
            </w:r>
          </w:p>
        </w:tc>
      </w:tr>
      <w:tr w:rsidR="00FB45B1" w14:paraId="4D5A5378" w14:textId="77777777" w:rsidTr="00B43C83">
        <w:tc>
          <w:tcPr>
            <w:tcW w:w="1843" w:type="dxa"/>
            <w:tcBorders>
              <w:left w:val="single" w:sz="4" w:space="0" w:color="auto"/>
            </w:tcBorders>
          </w:tcPr>
          <w:p w14:paraId="38BE599B" w14:textId="77777777" w:rsidR="00FB45B1" w:rsidRDefault="00FB45B1" w:rsidP="00B43C83">
            <w:pPr>
              <w:pStyle w:val="CRCoverPage"/>
              <w:spacing w:after="0"/>
              <w:rPr>
                <w:b/>
                <w:i/>
                <w:noProof/>
                <w:sz w:val="8"/>
                <w:szCs w:val="8"/>
              </w:rPr>
            </w:pPr>
          </w:p>
        </w:tc>
        <w:tc>
          <w:tcPr>
            <w:tcW w:w="7797" w:type="dxa"/>
            <w:gridSpan w:val="10"/>
            <w:tcBorders>
              <w:right w:val="single" w:sz="4" w:space="0" w:color="auto"/>
            </w:tcBorders>
          </w:tcPr>
          <w:p w14:paraId="798062C7" w14:textId="77777777" w:rsidR="00FB45B1" w:rsidRDefault="00FB45B1" w:rsidP="00B43C83">
            <w:pPr>
              <w:pStyle w:val="CRCoverPage"/>
              <w:spacing w:after="0"/>
              <w:rPr>
                <w:noProof/>
                <w:sz w:val="8"/>
                <w:szCs w:val="8"/>
              </w:rPr>
            </w:pPr>
          </w:p>
        </w:tc>
      </w:tr>
      <w:tr w:rsidR="00FB45B1" w14:paraId="7F17583E" w14:textId="77777777" w:rsidTr="00B43C83">
        <w:tc>
          <w:tcPr>
            <w:tcW w:w="1843" w:type="dxa"/>
            <w:tcBorders>
              <w:left w:val="single" w:sz="4" w:space="0" w:color="auto"/>
            </w:tcBorders>
          </w:tcPr>
          <w:p w14:paraId="1D410115" w14:textId="77777777" w:rsidR="00FB45B1" w:rsidRDefault="00FB45B1" w:rsidP="00B43C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D337FA" w14:textId="77777777" w:rsidR="00FB45B1" w:rsidRDefault="00FB45B1" w:rsidP="00B43C83">
            <w:pPr>
              <w:pStyle w:val="CRCoverPage"/>
              <w:spacing w:after="0"/>
              <w:ind w:left="100"/>
              <w:rPr>
                <w:noProof/>
              </w:rPr>
            </w:pPr>
            <w:r>
              <w:t xml:space="preserve">Ericsson, </w:t>
            </w:r>
            <w:r w:rsidRPr="00657938">
              <w:t>Nokia, Nokia Shanghai Bell</w:t>
            </w:r>
            <w:r>
              <w:t>, Xiaomi</w:t>
            </w:r>
          </w:p>
        </w:tc>
      </w:tr>
      <w:tr w:rsidR="00FB45B1" w14:paraId="77231FB4" w14:textId="77777777" w:rsidTr="00B43C83">
        <w:tc>
          <w:tcPr>
            <w:tcW w:w="1843" w:type="dxa"/>
            <w:tcBorders>
              <w:left w:val="single" w:sz="4" w:space="0" w:color="auto"/>
            </w:tcBorders>
          </w:tcPr>
          <w:p w14:paraId="3DA14E57" w14:textId="77777777" w:rsidR="00FB45B1" w:rsidRDefault="00FB45B1" w:rsidP="00B43C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473758" w14:textId="77777777" w:rsidR="00FB45B1" w:rsidRDefault="00FB45B1" w:rsidP="00B43C83">
            <w:pPr>
              <w:pStyle w:val="CRCoverPage"/>
              <w:spacing w:after="0"/>
              <w:ind w:left="100"/>
              <w:rPr>
                <w:noProof/>
              </w:rPr>
            </w:pPr>
            <w:r>
              <w:t>RAN3</w:t>
            </w:r>
          </w:p>
        </w:tc>
      </w:tr>
      <w:tr w:rsidR="00FB45B1" w14:paraId="2CCF3817" w14:textId="77777777" w:rsidTr="00B43C83">
        <w:tc>
          <w:tcPr>
            <w:tcW w:w="1843" w:type="dxa"/>
            <w:tcBorders>
              <w:left w:val="single" w:sz="4" w:space="0" w:color="auto"/>
            </w:tcBorders>
          </w:tcPr>
          <w:p w14:paraId="19843C98" w14:textId="77777777" w:rsidR="00FB45B1" w:rsidRDefault="00FB45B1" w:rsidP="00B43C83">
            <w:pPr>
              <w:pStyle w:val="CRCoverPage"/>
              <w:spacing w:after="0"/>
              <w:rPr>
                <w:b/>
                <w:i/>
                <w:noProof/>
                <w:sz w:val="8"/>
                <w:szCs w:val="8"/>
              </w:rPr>
            </w:pPr>
          </w:p>
        </w:tc>
        <w:tc>
          <w:tcPr>
            <w:tcW w:w="7797" w:type="dxa"/>
            <w:gridSpan w:val="10"/>
            <w:tcBorders>
              <w:right w:val="single" w:sz="4" w:space="0" w:color="auto"/>
            </w:tcBorders>
          </w:tcPr>
          <w:p w14:paraId="011564F8" w14:textId="77777777" w:rsidR="00FB45B1" w:rsidRDefault="00FB45B1" w:rsidP="00B43C83">
            <w:pPr>
              <w:pStyle w:val="CRCoverPage"/>
              <w:spacing w:after="0"/>
              <w:rPr>
                <w:noProof/>
                <w:sz w:val="8"/>
                <w:szCs w:val="8"/>
              </w:rPr>
            </w:pPr>
          </w:p>
        </w:tc>
      </w:tr>
      <w:tr w:rsidR="00FB45B1" w14:paraId="01D12508" w14:textId="77777777" w:rsidTr="00B43C83">
        <w:tc>
          <w:tcPr>
            <w:tcW w:w="1843" w:type="dxa"/>
            <w:tcBorders>
              <w:left w:val="single" w:sz="4" w:space="0" w:color="auto"/>
            </w:tcBorders>
          </w:tcPr>
          <w:p w14:paraId="24A79476" w14:textId="77777777" w:rsidR="00FB45B1" w:rsidRDefault="00FB45B1" w:rsidP="00B43C83">
            <w:pPr>
              <w:pStyle w:val="CRCoverPage"/>
              <w:tabs>
                <w:tab w:val="right" w:pos="1759"/>
              </w:tabs>
              <w:spacing w:after="0"/>
              <w:rPr>
                <w:b/>
                <w:i/>
                <w:noProof/>
              </w:rPr>
            </w:pPr>
            <w:r>
              <w:rPr>
                <w:b/>
                <w:i/>
                <w:noProof/>
              </w:rPr>
              <w:t>Work item code:</w:t>
            </w:r>
          </w:p>
        </w:tc>
        <w:tc>
          <w:tcPr>
            <w:tcW w:w="3686" w:type="dxa"/>
            <w:gridSpan w:val="5"/>
            <w:shd w:val="pct30" w:color="FFFF00" w:fill="auto"/>
          </w:tcPr>
          <w:p w14:paraId="4BF74A7F" w14:textId="398FCB4D" w:rsidR="00FB45B1" w:rsidRDefault="00220F29" w:rsidP="00B43C83">
            <w:pPr>
              <w:pStyle w:val="CRCoverPage"/>
              <w:spacing w:after="0"/>
              <w:ind w:left="100"/>
              <w:rPr>
                <w:noProof/>
              </w:rPr>
            </w:pPr>
            <w:proofErr w:type="spellStart"/>
            <w:r>
              <w:t>NR_pos</w:t>
            </w:r>
            <w:proofErr w:type="spellEnd"/>
            <w:r>
              <w:t>-Core</w:t>
            </w:r>
          </w:p>
        </w:tc>
        <w:tc>
          <w:tcPr>
            <w:tcW w:w="567" w:type="dxa"/>
            <w:tcBorders>
              <w:left w:val="nil"/>
            </w:tcBorders>
          </w:tcPr>
          <w:p w14:paraId="68F1C13D" w14:textId="77777777" w:rsidR="00FB45B1" w:rsidRDefault="00FB45B1" w:rsidP="00B43C83">
            <w:pPr>
              <w:pStyle w:val="CRCoverPage"/>
              <w:spacing w:after="0"/>
              <w:ind w:right="100"/>
              <w:rPr>
                <w:noProof/>
              </w:rPr>
            </w:pPr>
          </w:p>
        </w:tc>
        <w:tc>
          <w:tcPr>
            <w:tcW w:w="1417" w:type="dxa"/>
            <w:gridSpan w:val="3"/>
            <w:tcBorders>
              <w:left w:val="nil"/>
            </w:tcBorders>
          </w:tcPr>
          <w:p w14:paraId="1D8F3441" w14:textId="77777777" w:rsidR="00FB45B1" w:rsidRDefault="00FB45B1" w:rsidP="00B43C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D45517" w14:textId="77777777" w:rsidR="00FB45B1" w:rsidRDefault="00FB45B1" w:rsidP="00B43C83">
            <w:pPr>
              <w:pStyle w:val="CRCoverPage"/>
              <w:spacing w:after="0"/>
              <w:ind w:left="100"/>
              <w:rPr>
                <w:noProof/>
              </w:rPr>
            </w:pPr>
            <w:r>
              <w:t>2024-02-26</w:t>
            </w:r>
          </w:p>
        </w:tc>
      </w:tr>
      <w:tr w:rsidR="00FB45B1" w14:paraId="0A312333" w14:textId="77777777" w:rsidTr="00B43C83">
        <w:tc>
          <w:tcPr>
            <w:tcW w:w="1843" w:type="dxa"/>
            <w:tcBorders>
              <w:left w:val="single" w:sz="4" w:space="0" w:color="auto"/>
            </w:tcBorders>
          </w:tcPr>
          <w:p w14:paraId="4F8656EF" w14:textId="77777777" w:rsidR="00FB45B1" w:rsidRDefault="00FB45B1" w:rsidP="00B43C83">
            <w:pPr>
              <w:pStyle w:val="CRCoverPage"/>
              <w:spacing w:after="0"/>
              <w:rPr>
                <w:b/>
                <w:i/>
                <w:noProof/>
                <w:sz w:val="8"/>
                <w:szCs w:val="8"/>
              </w:rPr>
            </w:pPr>
          </w:p>
        </w:tc>
        <w:tc>
          <w:tcPr>
            <w:tcW w:w="1986" w:type="dxa"/>
            <w:gridSpan w:val="4"/>
          </w:tcPr>
          <w:p w14:paraId="6FC1DD0D" w14:textId="77777777" w:rsidR="00FB45B1" w:rsidRDefault="00FB45B1" w:rsidP="00B43C83">
            <w:pPr>
              <w:pStyle w:val="CRCoverPage"/>
              <w:spacing w:after="0"/>
              <w:rPr>
                <w:noProof/>
                <w:sz w:val="8"/>
                <w:szCs w:val="8"/>
              </w:rPr>
            </w:pPr>
          </w:p>
        </w:tc>
        <w:tc>
          <w:tcPr>
            <w:tcW w:w="2267" w:type="dxa"/>
            <w:gridSpan w:val="2"/>
          </w:tcPr>
          <w:p w14:paraId="7B4A1E7A" w14:textId="77777777" w:rsidR="00FB45B1" w:rsidRDefault="00FB45B1" w:rsidP="00B43C83">
            <w:pPr>
              <w:pStyle w:val="CRCoverPage"/>
              <w:spacing w:after="0"/>
              <w:rPr>
                <w:noProof/>
                <w:sz w:val="8"/>
                <w:szCs w:val="8"/>
              </w:rPr>
            </w:pPr>
          </w:p>
        </w:tc>
        <w:tc>
          <w:tcPr>
            <w:tcW w:w="1417" w:type="dxa"/>
            <w:gridSpan w:val="3"/>
          </w:tcPr>
          <w:p w14:paraId="658017BE" w14:textId="77777777" w:rsidR="00FB45B1" w:rsidRDefault="00FB45B1" w:rsidP="00B43C83">
            <w:pPr>
              <w:pStyle w:val="CRCoverPage"/>
              <w:spacing w:after="0"/>
              <w:rPr>
                <w:noProof/>
                <w:sz w:val="8"/>
                <w:szCs w:val="8"/>
              </w:rPr>
            </w:pPr>
          </w:p>
        </w:tc>
        <w:tc>
          <w:tcPr>
            <w:tcW w:w="2127" w:type="dxa"/>
            <w:tcBorders>
              <w:right w:val="single" w:sz="4" w:space="0" w:color="auto"/>
            </w:tcBorders>
          </w:tcPr>
          <w:p w14:paraId="7E1BC3BD" w14:textId="77777777" w:rsidR="00FB45B1" w:rsidRDefault="00FB45B1" w:rsidP="00B43C83">
            <w:pPr>
              <w:pStyle w:val="CRCoverPage"/>
              <w:spacing w:after="0"/>
              <w:rPr>
                <w:noProof/>
                <w:sz w:val="8"/>
                <w:szCs w:val="8"/>
              </w:rPr>
            </w:pPr>
          </w:p>
        </w:tc>
      </w:tr>
      <w:tr w:rsidR="00FB45B1" w14:paraId="3F0A66E5" w14:textId="77777777" w:rsidTr="00B43C83">
        <w:trPr>
          <w:cantSplit/>
        </w:trPr>
        <w:tc>
          <w:tcPr>
            <w:tcW w:w="1843" w:type="dxa"/>
            <w:tcBorders>
              <w:left w:val="single" w:sz="4" w:space="0" w:color="auto"/>
            </w:tcBorders>
          </w:tcPr>
          <w:p w14:paraId="1A20009F" w14:textId="77777777" w:rsidR="00FB45B1" w:rsidRDefault="00FB45B1" w:rsidP="00B43C83">
            <w:pPr>
              <w:pStyle w:val="CRCoverPage"/>
              <w:tabs>
                <w:tab w:val="right" w:pos="1759"/>
              </w:tabs>
              <w:spacing w:after="0"/>
              <w:rPr>
                <w:b/>
                <w:i/>
                <w:noProof/>
              </w:rPr>
            </w:pPr>
            <w:r>
              <w:rPr>
                <w:b/>
                <w:i/>
                <w:noProof/>
              </w:rPr>
              <w:t>Category:</w:t>
            </w:r>
          </w:p>
        </w:tc>
        <w:tc>
          <w:tcPr>
            <w:tcW w:w="851" w:type="dxa"/>
            <w:shd w:val="pct30" w:color="FFFF00" w:fill="auto"/>
          </w:tcPr>
          <w:p w14:paraId="58C483DD" w14:textId="7A1A2DE0" w:rsidR="00FB45B1" w:rsidRDefault="00FB45B1" w:rsidP="00B43C83">
            <w:pPr>
              <w:pStyle w:val="CRCoverPage"/>
              <w:spacing w:after="0"/>
              <w:ind w:left="100" w:right="-609"/>
              <w:rPr>
                <w:b/>
                <w:noProof/>
              </w:rPr>
            </w:pPr>
            <w:r>
              <w:rPr>
                <w:b/>
                <w:noProof/>
              </w:rPr>
              <w:t>A</w:t>
            </w:r>
          </w:p>
        </w:tc>
        <w:tc>
          <w:tcPr>
            <w:tcW w:w="3402" w:type="dxa"/>
            <w:gridSpan w:val="5"/>
            <w:tcBorders>
              <w:left w:val="nil"/>
            </w:tcBorders>
          </w:tcPr>
          <w:p w14:paraId="0603A6A8" w14:textId="77777777" w:rsidR="00FB45B1" w:rsidRDefault="00FB45B1" w:rsidP="00B43C83">
            <w:pPr>
              <w:pStyle w:val="CRCoverPage"/>
              <w:spacing w:after="0"/>
              <w:rPr>
                <w:noProof/>
              </w:rPr>
            </w:pPr>
          </w:p>
        </w:tc>
        <w:tc>
          <w:tcPr>
            <w:tcW w:w="1417" w:type="dxa"/>
            <w:gridSpan w:val="3"/>
            <w:tcBorders>
              <w:left w:val="nil"/>
            </w:tcBorders>
          </w:tcPr>
          <w:p w14:paraId="551D27B0" w14:textId="77777777" w:rsidR="00FB45B1" w:rsidRDefault="00FB45B1" w:rsidP="00B43C8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886EAA" w14:textId="2A5CB5E0" w:rsidR="00FB45B1" w:rsidRDefault="00FB45B1" w:rsidP="00B43C83">
            <w:pPr>
              <w:pStyle w:val="CRCoverPage"/>
              <w:spacing w:after="0"/>
              <w:ind w:left="100"/>
              <w:rPr>
                <w:noProof/>
              </w:rPr>
            </w:pPr>
            <w:r>
              <w:rPr>
                <w:noProof/>
              </w:rPr>
              <w:t>Rel-17</w:t>
            </w:r>
          </w:p>
        </w:tc>
      </w:tr>
      <w:tr w:rsidR="00FB45B1" w14:paraId="3B1CA438" w14:textId="77777777" w:rsidTr="00B43C83">
        <w:tc>
          <w:tcPr>
            <w:tcW w:w="1843" w:type="dxa"/>
            <w:tcBorders>
              <w:left w:val="single" w:sz="4" w:space="0" w:color="auto"/>
              <w:bottom w:val="single" w:sz="4" w:space="0" w:color="auto"/>
            </w:tcBorders>
          </w:tcPr>
          <w:p w14:paraId="0D1A31B1" w14:textId="77777777" w:rsidR="00FB45B1" w:rsidRDefault="00FB45B1" w:rsidP="00B43C83">
            <w:pPr>
              <w:pStyle w:val="CRCoverPage"/>
              <w:spacing w:after="0"/>
              <w:rPr>
                <w:b/>
                <w:i/>
                <w:noProof/>
              </w:rPr>
            </w:pPr>
          </w:p>
        </w:tc>
        <w:tc>
          <w:tcPr>
            <w:tcW w:w="4677" w:type="dxa"/>
            <w:gridSpan w:val="8"/>
            <w:tcBorders>
              <w:bottom w:val="single" w:sz="4" w:space="0" w:color="auto"/>
            </w:tcBorders>
          </w:tcPr>
          <w:p w14:paraId="40F10641" w14:textId="77777777" w:rsidR="00FB45B1" w:rsidRDefault="00FB45B1" w:rsidP="00B43C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89B2DE" w14:textId="77777777" w:rsidR="00FB45B1" w:rsidRDefault="00FB45B1" w:rsidP="00B43C8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FE4E3" w14:textId="77777777" w:rsidR="00FB45B1" w:rsidRPr="007C2097" w:rsidRDefault="00FB45B1" w:rsidP="00B43C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B45B1" w14:paraId="1B48C102" w14:textId="77777777" w:rsidTr="00B43C83">
        <w:tc>
          <w:tcPr>
            <w:tcW w:w="1843" w:type="dxa"/>
          </w:tcPr>
          <w:p w14:paraId="54D4C452" w14:textId="77777777" w:rsidR="00FB45B1" w:rsidRDefault="00FB45B1" w:rsidP="00B43C83">
            <w:pPr>
              <w:pStyle w:val="CRCoverPage"/>
              <w:spacing w:after="0"/>
              <w:rPr>
                <w:b/>
                <w:i/>
                <w:noProof/>
                <w:sz w:val="8"/>
                <w:szCs w:val="8"/>
              </w:rPr>
            </w:pPr>
          </w:p>
        </w:tc>
        <w:tc>
          <w:tcPr>
            <w:tcW w:w="7797" w:type="dxa"/>
            <w:gridSpan w:val="10"/>
          </w:tcPr>
          <w:p w14:paraId="017C5EAD" w14:textId="77777777" w:rsidR="00FB45B1" w:rsidRDefault="00FB45B1" w:rsidP="00B43C83">
            <w:pPr>
              <w:pStyle w:val="CRCoverPage"/>
              <w:spacing w:after="0"/>
              <w:rPr>
                <w:noProof/>
                <w:sz w:val="8"/>
                <w:szCs w:val="8"/>
              </w:rPr>
            </w:pPr>
          </w:p>
        </w:tc>
      </w:tr>
      <w:tr w:rsidR="00FB45B1" w14:paraId="0EF3AFF4" w14:textId="77777777" w:rsidTr="00B43C83">
        <w:tc>
          <w:tcPr>
            <w:tcW w:w="2694" w:type="dxa"/>
            <w:gridSpan w:val="2"/>
            <w:tcBorders>
              <w:top w:val="single" w:sz="4" w:space="0" w:color="auto"/>
              <w:left w:val="single" w:sz="4" w:space="0" w:color="auto"/>
            </w:tcBorders>
          </w:tcPr>
          <w:p w14:paraId="51211902" w14:textId="77777777" w:rsidR="00FB45B1" w:rsidRDefault="00FB45B1" w:rsidP="00B43C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C9384E" w14:textId="77777777" w:rsidR="00FB45B1" w:rsidRDefault="00FB45B1" w:rsidP="00B43C83">
            <w:pPr>
              <w:pStyle w:val="CRCoverPage"/>
              <w:spacing w:after="0"/>
              <w:rPr>
                <w:noProof/>
                <w:lang w:eastAsia="zh-CN"/>
              </w:rPr>
            </w:pPr>
            <w:r>
              <w:rPr>
                <w:noProof/>
                <w:lang w:eastAsia="zh-CN"/>
              </w:rPr>
              <w:t xml:space="preserve">In section </w:t>
            </w:r>
            <w:r w:rsidRPr="00F420C7">
              <w:rPr>
                <w:noProof/>
                <w:lang w:eastAsia="zh-CN"/>
              </w:rPr>
              <w:t>9.3.1.180</w:t>
            </w:r>
            <w:r>
              <w:rPr>
                <w:noProof/>
                <w:lang w:eastAsia="zh-CN"/>
              </w:rPr>
              <w:t xml:space="preserve">, the </w:t>
            </w:r>
            <w:r w:rsidRPr="00F420C7">
              <w:rPr>
                <w:i/>
                <w:iCs/>
                <w:noProof/>
                <w:lang w:eastAsia="zh-CN"/>
              </w:rPr>
              <w:t>SRS Resource Set ID</w:t>
            </w:r>
            <w:r>
              <w:rPr>
                <w:noProof/>
                <w:lang w:eastAsia="zh-CN"/>
              </w:rPr>
              <w:t xml:space="preserve"> IE is defined with a value range of INTEGER (0..15). This follows RRC definition:</w:t>
            </w:r>
          </w:p>
          <w:p w14:paraId="2B81F0F0" w14:textId="77777777" w:rsidR="00FB45B1" w:rsidRDefault="00FB45B1" w:rsidP="00B43C83">
            <w:pPr>
              <w:rPr>
                <w:rFonts w:eastAsiaTheme="minorHAnsi"/>
                <w:lang w:eastAsia="en-GB"/>
              </w:rPr>
            </w:pPr>
            <w:r>
              <w:rPr>
                <w:noProof/>
              </w:rPr>
              <w:drawing>
                <wp:inline distT="0" distB="0" distL="0" distR="0" wp14:anchorId="65DC19DA" wp14:editId="59D6A1AD">
                  <wp:extent cx="4357370" cy="26797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4357370" cy="267970"/>
                          </a:xfrm>
                          <a:prstGeom prst="rect">
                            <a:avLst/>
                          </a:prstGeom>
                          <a:noFill/>
                          <a:ln>
                            <a:noFill/>
                          </a:ln>
                        </pic:spPr>
                      </pic:pic>
                    </a:graphicData>
                  </a:graphic>
                </wp:inline>
              </w:drawing>
            </w:r>
          </w:p>
          <w:p w14:paraId="3304F08B" w14:textId="77777777" w:rsidR="00FB45B1" w:rsidRDefault="00FB45B1" w:rsidP="00B43C83">
            <w:pPr>
              <w:pStyle w:val="CRCoverPage"/>
              <w:spacing w:after="0"/>
              <w:rPr>
                <w:noProof/>
                <w:lang w:eastAsia="zh-CN"/>
              </w:rPr>
            </w:pPr>
            <w:r>
              <w:rPr>
                <w:noProof/>
                <w:lang w:eastAsia="zh-CN"/>
              </w:rPr>
              <w:t xml:space="preserve">Where maxNrofSRS-ResourceSets-1 INTEGER ::= 15 </w:t>
            </w:r>
          </w:p>
          <w:p w14:paraId="5F8CD7AA" w14:textId="77777777" w:rsidR="00FB45B1" w:rsidRDefault="00FB45B1" w:rsidP="00B43C83">
            <w:pPr>
              <w:pStyle w:val="CRCoverPage"/>
              <w:spacing w:after="0"/>
              <w:rPr>
                <w:noProof/>
                <w:lang w:eastAsia="zh-CN"/>
              </w:rPr>
            </w:pPr>
          </w:p>
          <w:p w14:paraId="393A866D" w14:textId="77777777" w:rsidR="00FB45B1" w:rsidRDefault="00FB45B1" w:rsidP="00B43C83">
            <w:pPr>
              <w:pStyle w:val="CRCoverPage"/>
              <w:spacing w:after="0"/>
              <w:rPr>
                <w:noProof/>
                <w:lang w:eastAsia="zh-CN"/>
              </w:rPr>
            </w:pPr>
            <w:r>
              <w:rPr>
                <w:noProof/>
                <w:lang w:eastAsia="zh-CN"/>
              </w:rPr>
              <w:t>However, in ASN.1, the IE is defined with extension:</w:t>
            </w:r>
          </w:p>
          <w:p w14:paraId="1543CC22" w14:textId="77777777" w:rsidR="00FB45B1" w:rsidRPr="00F420C7" w:rsidRDefault="00FB45B1" w:rsidP="00FB45B1">
            <w:pPr>
              <w:pStyle w:val="CRCoverPage"/>
              <w:numPr>
                <w:ilvl w:val="0"/>
                <w:numId w:val="38"/>
              </w:numPr>
              <w:spacing w:after="0"/>
              <w:rPr>
                <w:noProof/>
                <w:lang w:eastAsia="zh-CN"/>
              </w:rPr>
            </w:pPr>
            <w:r>
              <w:rPr>
                <w:noProof/>
                <w:lang w:eastAsia="zh-CN"/>
              </w:rPr>
              <w:t>SRSResourceSetID ::= INTEGER (0..15</w:t>
            </w:r>
            <w:r w:rsidRPr="00F420C7">
              <w:rPr>
                <w:noProof/>
                <w:color w:val="FF0000"/>
                <w:lang w:eastAsia="zh-CN"/>
              </w:rPr>
              <w:t>, ...)</w:t>
            </w:r>
          </w:p>
          <w:p w14:paraId="64FAE13B" w14:textId="77777777" w:rsidR="00FB45B1" w:rsidRDefault="00FB45B1" w:rsidP="00B43C83">
            <w:pPr>
              <w:pStyle w:val="CRCoverPage"/>
              <w:spacing w:after="0"/>
              <w:rPr>
                <w:lang w:val="en-US"/>
              </w:rPr>
            </w:pPr>
          </w:p>
          <w:p w14:paraId="079F8D12" w14:textId="77777777" w:rsidR="00FB45B1" w:rsidRDefault="00FB45B1" w:rsidP="00B43C83">
            <w:pPr>
              <w:pStyle w:val="CRCoverPage"/>
              <w:spacing w:after="0"/>
              <w:rPr>
                <w:noProof/>
                <w:lang w:eastAsia="zh-CN"/>
              </w:rPr>
            </w:pPr>
            <w:r>
              <w:rPr>
                <w:lang w:val="en-US"/>
              </w:rPr>
              <w:t>In this case, we have discrepancy, because the SRS Resource Set ID is not extensible in RRC. </w:t>
            </w:r>
          </w:p>
        </w:tc>
      </w:tr>
      <w:tr w:rsidR="00FB45B1" w14:paraId="1ED54481" w14:textId="77777777" w:rsidTr="00B43C83">
        <w:tc>
          <w:tcPr>
            <w:tcW w:w="2694" w:type="dxa"/>
            <w:gridSpan w:val="2"/>
            <w:tcBorders>
              <w:left w:val="single" w:sz="4" w:space="0" w:color="auto"/>
            </w:tcBorders>
          </w:tcPr>
          <w:p w14:paraId="35B1D0E6" w14:textId="77777777" w:rsidR="00FB45B1" w:rsidRDefault="00FB45B1" w:rsidP="00B43C83">
            <w:pPr>
              <w:pStyle w:val="CRCoverPage"/>
              <w:spacing w:after="0"/>
              <w:rPr>
                <w:b/>
                <w:i/>
                <w:noProof/>
                <w:sz w:val="8"/>
                <w:szCs w:val="8"/>
              </w:rPr>
            </w:pPr>
          </w:p>
        </w:tc>
        <w:tc>
          <w:tcPr>
            <w:tcW w:w="6946" w:type="dxa"/>
            <w:gridSpan w:val="9"/>
            <w:tcBorders>
              <w:right w:val="single" w:sz="4" w:space="0" w:color="auto"/>
            </w:tcBorders>
          </w:tcPr>
          <w:p w14:paraId="01A7D64F" w14:textId="77777777" w:rsidR="00FB45B1" w:rsidRDefault="00FB45B1" w:rsidP="00B43C83">
            <w:pPr>
              <w:pStyle w:val="CRCoverPage"/>
              <w:spacing w:after="0"/>
              <w:rPr>
                <w:noProof/>
                <w:sz w:val="8"/>
                <w:szCs w:val="8"/>
              </w:rPr>
            </w:pPr>
          </w:p>
        </w:tc>
      </w:tr>
      <w:tr w:rsidR="00FB45B1" w14:paraId="19147DCC" w14:textId="77777777" w:rsidTr="00B43C83">
        <w:tc>
          <w:tcPr>
            <w:tcW w:w="2694" w:type="dxa"/>
            <w:gridSpan w:val="2"/>
            <w:tcBorders>
              <w:left w:val="single" w:sz="4" w:space="0" w:color="auto"/>
            </w:tcBorders>
          </w:tcPr>
          <w:p w14:paraId="76B1DE5B" w14:textId="77777777" w:rsidR="00FB45B1" w:rsidRDefault="00FB45B1" w:rsidP="00B43C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AC3811" w14:textId="77777777" w:rsidR="00FB45B1" w:rsidRDefault="00FB45B1" w:rsidP="00B43C83">
            <w:pPr>
              <w:pStyle w:val="CRCoverPage"/>
              <w:spacing w:after="0"/>
              <w:rPr>
                <w:lang w:eastAsia="zh-CN"/>
              </w:rPr>
            </w:pPr>
            <w:r>
              <w:rPr>
                <w:lang w:eastAsia="zh-CN"/>
              </w:rPr>
              <w:t>It is proposed to remove the ellipsis and align the IE value range in ASN.1 with that of tabular and RRC definition.</w:t>
            </w:r>
          </w:p>
          <w:p w14:paraId="09EFAEBC" w14:textId="77777777" w:rsidR="00FB45B1" w:rsidRDefault="00FB45B1" w:rsidP="00B43C83">
            <w:pPr>
              <w:pStyle w:val="CRCoverPage"/>
              <w:spacing w:after="0"/>
              <w:rPr>
                <w:lang w:eastAsia="zh-CN"/>
              </w:rPr>
            </w:pPr>
          </w:p>
          <w:p w14:paraId="4B0F0B82" w14:textId="77777777" w:rsidR="00FB45B1" w:rsidRDefault="00FB45B1" w:rsidP="00B43C83">
            <w:pPr>
              <w:pStyle w:val="CRCoverPage"/>
              <w:spacing w:after="0"/>
              <w:rPr>
                <w:lang w:eastAsia="zh-CN"/>
              </w:rPr>
            </w:pPr>
            <w:r>
              <w:rPr>
                <w:lang w:eastAsia="zh-CN"/>
              </w:rPr>
              <w:t>Impact analysis:</w:t>
            </w:r>
          </w:p>
          <w:p w14:paraId="1B395052" w14:textId="77777777" w:rsidR="00FB45B1" w:rsidRDefault="00FB45B1" w:rsidP="00B43C83">
            <w:pPr>
              <w:pStyle w:val="CRCoverPage"/>
              <w:spacing w:after="0"/>
              <w:rPr>
                <w:lang w:eastAsia="zh-CN"/>
              </w:rPr>
            </w:pPr>
            <w:r>
              <w:rPr>
                <w:lang w:eastAsia="zh-CN"/>
              </w:rPr>
              <w:t xml:space="preserve">Impact assessment towards </w:t>
            </w:r>
            <w:r w:rsidRPr="0024426E">
              <w:rPr>
                <w:i/>
                <w:lang w:eastAsia="zh-CN"/>
              </w:rPr>
              <w:t>the</w:t>
            </w:r>
            <w:r>
              <w:rPr>
                <w:lang w:eastAsia="zh-CN"/>
              </w:rPr>
              <w:t xml:space="preserve"> previous version of the specification (same release):</w:t>
            </w:r>
          </w:p>
          <w:p w14:paraId="00CB2851" w14:textId="77777777" w:rsidR="00FB45B1" w:rsidRPr="00565958" w:rsidRDefault="00FB45B1" w:rsidP="00B43C83">
            <w:pPr>
              <w:pStyle w:val="CRCoverPage"/>
              <w:spacing w:after="0"/>
              <w:rPr>
                <w:b/>
                <w:lang w:eastAsia="zh-CN"/>
              </w:rPr>
            </w:pPr>
            <w:r w:rsidRPr="00565958">
              <w:rPr>
                <w:b/>
                <w:lang w:eastAsia="zh-CN"/>
              </w:rPr>
              <w:t>The CR is non-backward compatible.</w:t>
            </w:r>
          </w:p>
          <w:p w14:paraId="0CD66CB1" w14:textId="77777777" w:rsidR="00FB45B1" w:rsidRDefault="00FB45B1" w:rsidP="00B43C83">
            <w:pPr>
              <w:pStyle w:val="CRCoverPage"/>
              <w:spacing w:after="0"/>
              <w:rPr>
                <w:noProof/>
              </w:rPr>
            </w:pPr>
            <w:r>
              <w:rPr>
                <w:lang w:eastAsia="zh-CN"/>
              </w:rPr>
              <w:t xml:space="preserve">This CR does not have impact from protocol point of view. This CR may have an impact from functional point of view due to the value range change of some IEs. The impact can be considered isolated, only impacted the </w:t>
            </w:r>
            <w:proofErr w:type="spellStart"/>
            <w:r>
              <w:rPr>
                <w:lang w:eastAsia="zh-CN"/>
              </w:rPr>
              <w:t>Postioning</w:t>
            </w:r>
            <w:proofErr w:type="spellEnd"/>
            <w:r>
              <w:rPr>
                <w:lang w:eastAsia="zh-CN"/>
              </w:rPr>
              <w:t>.</w:t>
            </w:r>
          </w:p>
        </w:tc>
      </w:tr>
      <w:tr w:rsidR="00FB45B1" w14:paraId="36BA045D" w14:textId="77777777" w:rsidTr="00B43C83">
        <w:tc>
          <w:tcPr>
            <w:tcW w:w="2694" w:type="dxa"/>
            <w:gridSpan w:val="2"/>
            <w:tcBorders>
              <w:left w:val="single" w:sz="4" w:space="0" w:color="auto"/>
            </w:tcBorders>
          </w:tcPr>
          <w:p w14:paraId="422AC2A1" w14:textId="77777777" w:rsidR="00FB45B1" w:rsidRDefault="00FB45B1" w:rsidP="00B43C83">
            <w:pPr>
              <w:pStyle w:val="CRCoverPage"/>
              <w:spacing w:after="0"/>
              <w:rPr>
                <w:b/>
                <w:i/>
                <w:noProof/>
                <w:sz w:val="8"/>
                <w:szCs w:val="8"/>
              </w:rPr>
            </w:pPr>
          </w:p>
        </w:tc>
        <w:tc>
          <w:tcPr>
            <w:tcW w:w="6946" w:type="dxa"/>
            <w:gridSpan w:val="9"/>
            <w:tcBorders>
              <w:right w:val="single" w:sz="4" w:space="0" w:color="auto"/>
            </w:tcBorders>
          </w:tcPr>
          <w:p w14:paraId="7D796F91" w14:textId="77777777" w:rsidR="00FB45B1" w:rsidRDefault="00FB45B1" w:rsidP="00B43C83">
            <w:pPr>
              <w:pStyle w:val="CRCoverPage"/>
              <w:spacing w:after="0"/>
              <w:rPr>
                <w:noProof/>
                <w:sz w:val="8"/>
                <w:szCs w:val="8"/>
              </w:rPr>
            </w:pPr>
          </w:p>
        </w:tc>
      </w:tr>
      <w:tr w:rsidR="00FB45B1" w14:paraId="24A45287" w14:textId="77777777" w:rsidTr="00B43C83">
        <w:tc>
          <w:tcPr>
            <w:tcW w:w="2694" w:type="dxa"/>
            <w:gridSpan w:val="2"/>
            <w:tcBorders>
              <w:left w:val="single" w:sz="4" w:space="0" w:color="auto"/>
              <w:bottom w:val="single" w:sz="4" w:space="0" w:color="auto"/>
            </w:tcBorders>
          </w:tcPr>
          <w:p w14:paraId="194632D6" w14:textId="77777777" w:rsidR="00FB45B1" w:rsidRDefault="00FB45B1" w:rsidP="00B43C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19076C" w14:textId="77777777" w:rsidR="00FB45B1" w:rsidRDefault="00FB45B1" w:rsidP="00B43C83">
            <w:pPr>
              <w:pStyle w:val="CRCoverPage"/>
              <w:spacing w:after="0"/>
              <w:rPr>
                <w:noProof/>
                <w:lang w:eastAsia="zh-CN"/>
              </w:rPr>
            </w:pPr>
            <w:r>
              <w:rPr>
                <w:noProof/>
                <w:lang w:eastAsia="zh-CN"/>
              </w:rPr>
              <w:t>The SRS Resource Set ID definition is not aligned with RRC</w:t>
            </w:r>
          </w:p>
          <w:p w14:paraId="1C3E7F3F" w14:textId="77777777" w:rsidR="00FB45B1" w:rsidRPr="00380165" w:rsidRDefault="00FB45B1" w:rsidP="00B43C83">
            <w:pPr>
              <w:pStyle w:val="CRCoverPage"/>
              <w:rPr>
                <w:noProof/>
                <w:lang w:eastAsia="zh-CN"/>
              </w:rPr>
            </w:pPr>
            <w:r>
              <w:rPr>
                <w:noProof/>
                <w:lang w:eastAsia="zh-CN"/>
              </w:rPr>
              <w:t xml:space="preserve"> </w:t>
            </w:r>
          </w:p>
        </w:tc>
      </w:tr>
      <w:tr w:rsidR="00FB45B1" w14:paraId="7E34F6A0" w14:textId="77777777" w:rsidTr="00B43C83">
        <w:tc>
          <w:tcPr>
            <w:tcW w:w="2694" w:type="dxa"/>
            <w:gridSpan w:val="2"/>
          </w:tcPr>
          <w:p w14:paraId="4EFED930" w14:textId="77777777" w:rsidR="00FB45B1" w:rsidRDefault="00FB45B1" w:rsidP="00B43C83">
            <w:pPr>
              <w:pStyle w:val="CRCoverPage"/>
              <w:spacing w:after="0"/>
              <w:rPr>
                <w:b/>
                <w:i/>
                <w:noProof/>
                <w:sz w:val="8"/>
                <w:szCs w:val="8"/>
              </w:rPr>
            </w:pPr>
          </w:p>
        </w:tc>
        <w:tc>
          <w:tcPr>
            <w:tcW w:w="6946" w:type="dxa"/>
            <w:gridSpan w:val="9"/>
          </w:tcPr>
          <w:p w14:paraId="21DEDF9B" w14:textId="77777777" w:rsidR="00FB45B1" w:rsidRDefault="00FB45B1" w:rsidP="00B43C83">
            <w:pPr>
              <w:pStyle w:val="CRCoverPage"/>
              <w:spacing w:after="0"/>
              <w:rPr>
                <w:noProof/>
                <w:sz w:val="8"/>
                <w:szCs w:val="8"/>
              </w:rPr>
            </w:pPr>
          </w:p>
        </w:tc>
      </w:tr>
      <w:tr w:rsidR="00FB45B1" w14:paraId="0C3E6758" w14:textId="77777777" w:rsidTr="00B43C83">
        <w:tc>
          <w:tcPr>
            <w:tcW w:w="2694" w:type="dxa"/>
            <w:gridSpan w:val="2"/>
            <w:tcBorders>
              <w:top w:val="single" w:sz="4" w:space="0" w:color="auto"/>
              <w:left w:val="single" w:sz="4" w:space="0" w:color="auto"/>
            </w:tcBorders>
          </w:tcPr>
          <w:p w14:paraId="50E6569A" w14:textId="77777777" w:rsidR="00FB45B1" w:rsidRDefault="00FB45B1" w:rsidP="00B43C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95432A" w14:textId="77777777" w:rsidR="00FB45B1" w:rsidRDefault="00FB45B1" w:rsidP="00B43C83">
            <w:pPr>
              <w:pStyle w:val="CRCoverPage"/>
              <w:spacing w:after="0"/>
              <w:ind w:left="100"/>
              <w:rPr>
                <w:noProof/>
                <w:lang w:eastAsia="zh-CN"/>
              </w:rPr>
            </w:pPr>
            <w:r>
              <w:rPr>
                <w:noProof/>
                <w:lang w:eastAsia="zh-CN"/>
              </w:rPr>
              <w:t>9.4.5</w:t>
            </w:r>
          </w:p>
        </w:tc>
      </w:tr>
      <w:tr w:rsidR="00FB45B1" w14:paraId="476167EC" w14:textId="77777777" w:rsidTr="00B43C83">
        <w:tc>
          <w:tcPr>
            <w:tcW w:w="2694" w:type="dxa"/>
            <w:gridSpan w:val="2"/>
            <w:tcBorders>
              <w:left w:val="single" w:sz="4" w:space="0" w:color="auto"/>
            </w:tcBorders>
          </w:tcPr>
          <w:p w14:paraId="510F6094" w14:textId="77777777" w:rsidR="00FB45B1" w:rsidRDefault="00FB45B1" w:rsidP="00B43C83">
            <w:pPr>
              <w:pStyle w:val="CRCoverPage"/>
              <w:spacing w:after="0"/>
              <w:rPr>
                <w:b/>
                <w:i/>
                <w:noProof/>
                <w:sz w:val="8"/>
                <w:szCs w:val="8"/>
              </w:rPr>
            </w:pPr>
          </w:p>
        </w:tc>
        <w:tc>
          <w:tcPr>
            <w:tcW w:w="6946" w:type="dxa"/>
            <w:gridSpan w:val="9"/>
            <w:tcBorders>
              <w:right w:val="single" w:sz="4" w:space="0" w:color="auto"/>
            </w:tcBorders>
          </w:tcPr>
          <w:p w14:paraId="55F8DDCA" w14:textId="77777777" w:rsidR="00FB45B1" w:rsidRDefault="00FB45B1" w:rsidP="00B43C83">
            <w:pPr>
              <w:pStyle w:val="CRCoverPage"/>
              <w:spacing w:after="0"/>
              <w:rPr>
                <w:noProof/>
                <w:sz w:val="8"/>
                <w:szCs w:val="8"/>
              </w:rPr>
            </w:pPr>
          </w:p>
        </w:tc>
      </w:tr>
      <w:tr w:rsidR="00FB45B1" w14:paraId="5FE13F49" w14:textId="77777777" w:rsidTr="00B43C83">
        <w:tc>
          <w:tcPr>
            <w:tcW w:w="2694" w:type="dxa"/>
            <w:gridSpan w:val="2"/>
            <w:tcBorders>
              <w:left w:val="single" w:sz="4" w:space="0" w:color="auto"/>
            </w:tcBorders>
          </w:tcPr>
          <w:p w14:paraId="7EDCA4E5" w14:textId="77777777" w:rsidR="00FB45B1" w:rsidRDefault="00FB45B1" w:rsidP="00B43C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AECF10" w14:textId="77777777" w:rsidR="00FB45B1" w:rsidRDefault="00FB45B1" w:rsidP="00B43C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4A8BFA" w14:textId="77777777" w:rsidR="00FB45B1" w:rsidRDefault="00FB45B1" w:rsidP="00B43C83">
            <w:pPr>
              <w:pStyle w:val="CRCoverPage"/>
              <w:spacing w:after="0"/>
              <w:jc w:val="center"/>
              <w:rPr>
                <w:b/>
                <w:caps/>
                <w:noProof/>
              </w:rPr>
            </w:pPr>
            <w:r>
              <w:rPr>
                <w:b/>
                <w:caps/>
                <w:noProof/>
              </w:rPr>
              <w:t>N</w:t>
            </w:r>
          </w:p>
        </w:tc>
        <w:tc>
          <w:tcPr>
            <w:tcW w:w="2977" w:type="dxa"/>
            <w:gridSpan w:val="4"/>
          </w:tcPr>
          <w:p w14:paraId="78E8D6B3" w14:textId="77777777" w:rsidR="00FB45B1" w:rsidRDefault="00FB45B1" w:rsidP="00B43C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818BEA" w14:textId="77777777" w:rsidR="00FB45B1" w:rsidRDefault="00FB45B1" w:rsidP="00B43C83">
            <w:pPr>
              <w:pStyle w:val="CRCoverPage"/>
              <w:spacing w:after="0"/>
              <w:ind w:left="99"/>
              <w:rPr>
                <w:noProof/>
              </w:rPr>
            </w:pPr>
          </w:p>
        </w:tc>
      </w:tr>
      <w:tr w:rsidR="00FB45B1" w14:paraId="028956B6" w14:textId="77777777" w:rsidTr="00B43C83">
        <w:tc>
          <w:tcPr>
            <w:tcW w:w="2694" w:type="dxa"/>
            <w:gridSpan w:val="2"/>
            <w:tcBorders>
              <w:left w:val="single" w:sz="4" w:space="0" w:color="auto"/>
            </w:tcBorders>
          </w:tcPr>
          <w:p w14:paraId="5F45C4F6" w14:textId="77777777" w:rsidR="00FB45B1" w:rsidRDefault="00FB45B1" w:rsidP="00B43C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1EB5C" w14:textId="77777777" w:rsidR="00FB45B1" w:rsidRDefault="00FB45B1" w:rsidP="00B43C8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EE1AA" w14:textId="77777777" w:rsidR="00FB45B1" w:rsidRDefault="00FB45B1" w:rsidP="00B43C83">
            <w:pPr>
              <w:pStyle w:val="CRCoverPage"/>
              <w:spacing w:after="0"/>
              <w:jc w:val="center"/>
              <w:rPr>
                <w:b/>
                <w:caps/>
                <w:noProof/>
                <w:lang w:eastAsia="zh-CN"/>
              </w:rPr>
            </w:pPr>
          </w:p>
        </w:tc>
        <w:tc>
          <w:tcPr>
            <w:tcW w:w="2977" w:type="dxa"/>
            <w:gridSpan w:val="4"/>
          </w:tcPr>
          <w:p w14:paraId="63B42E44" w14:textId="77777777" w:rsidR="00FB45B1" w:rsidRDefault="00FB45B1" w:rsidP="00B43C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5FDC0B" w14:textId="5E115429" w:rsidR="00FB45B1" w:rsidRDefault="00FB45B1" w:rsidP="00B43C83">
            <w:pPr>
              <w:pStyle w:val="CRCoverPage"/>
              <w:spacing w:after="0"/>
              <w:ind w:left="99"/>
              <w:rPr>
                <w:noProof/>
              </w:rPr>
            </w:pPr>
            <w:r w:rsidRPr="006C37FC">
              <w:rPr>
                <w:noProof/>
              </w:rPr>
              <w:t xml:space="preserve">TS </w:t>
            </w:r>
            <w:r>
              <w:rPr>
                <w:noProof/>
              </w:rPr>
              <w:t>38.455</w:t>
            </w:r>
            <w:r w:rsidRPr="006C37FC">
              <w:rPr>
                <w:noProof/>
              </w:rPr>
              <w:t xml:space="preserve"> CR </w:t>
            </w:r>
            <w:r>
              <w:rPr>
                <w:noProof/>
              </w:rPr>
              <w:t xml:space="preserve"> </w:t>
            </w:r>
            <w:r w:rsidR="008D4DCC">
              <w:rPr>
                <w:noProof/>
              </w:rPr>
              <w:t>0135</w:t>
            </w:r>
          </w:p>
        </w:tc>
      </w:tr>
      <w:tr w:rsidR="00FB45B1" w14:paraId="6EF95CB9" w14:textId="77777777" w:rsidTr="00B43C83">
        <w:tc>
          <w:tcPr>
            <w:tcW w:w="2694" w:type="dxa"/>
            <w:gridSpan w:val="2"/>
            <w:tcBorders>
              <w:left w:val="single" w:sz="4" w:space="0" w:color="auto"/>
            </w:tcBorders>
          </w:tcPr>
          <w:p w14:paraId="69D026E2" w14:textId="77777777" w:rsidR="00FB45B1" w:rsidRDefault="00FB45B1" w:rsidP="00B43C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7090BB" w14:textId="77777777" w:rsidR="00FB45B1" w:rsidRDefault="00FB45B1" w:rsidP="00B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6D449B" w14:textId="77777777" w:rsidR="00FB45B1" w:rsidRDefault="00FB45B1" w:rsidP="00B43C83">
            <w:pPr>
              <w:pStyle w:val="CRCoverPage"/>
              <w:spacing w:after="0"/>
              <w:jc w:val="center"/>
              <w:rPr>
                <w:b/>
                <w:caps/>
                <w:noProof/>
                <w:lang w:eastAsia="zh-CN"/>
              </w:rPr>
            </w:pPr>
            <w:r>
              <w:rPr>
                <w:rFonts w:hint="eastAsia"/>
                <w:b/>
                <w:caps/>
                <w:noProof/>
                <w:lang w:eastAsia="zh-CN"/>
              </w:rPr>
              <w:t>X</w:t>
            </w:r>
          </w:p>
        </w:tc>
        <w:tc>
          <w:tcPr>
            <w:tcW w:w="2977" w:type="dxa"/>
            <w:gridSpan w:val="4"/>
          </w:tcPr>
          <w:p w14:paraId="28EDACBA" w14:textId="77777777" w:rsidR="00FB45B1" w:rsidRDefault="00FB45B1" w:rsidP="00B43C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081ACF" w14:textId="77777777" w:rsidR="00FB45B1" w:rsidRDefault="00FB45B1" w:rsidP="00B43C83">
            <w:pPr>
              <w:pStyle w:val="CRCoverPage"/>
              <w:spacing w:after="0"/>
              <w:ind w:left="99"/>
              <w:rPr>
                <w:noProof/>
              </w:rPr>
            </w:pPr>
            <w:r>
              <w:rPr>
                <w:noProof/>
              </w:rPr>
              <w:t xml:space="preserve">TS/TR ... CR ... </w:t>
            </w:r>
          </w:p>
        </w:tc>
      </w:tr>
      <w:tr w:rsidR="00FB45B1" w14:paraId="37692942" w14:textId="77777777" w:rsidTr="00B43C83">
        <w:tc>
          <w:tcPr>
            <w:tcW w:w="2694" w:type="dxa"/>
            <w:gridSpan w:val="2"/>
            <w:tcBorders>
              <w:left w:val="single" w:sz="4" w:space="0" w:color="auto"/>
            </w:tcBorders>
          </w:tcPr>
          <w:p w14:paraId="6F672A21" w14:textId="77777777" w:rsidR="00FB45B1" w:rsidRDefault="00FB45B1" w:rsidP="00B43C8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3C816D1" w14:textId="77777777" w:rsidR="00FB45B1" w:rsidRDefault="00FB45B1" w:rsidP="00B43C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20403F" w14:textId="77777777" w:rsidR="00FB45B1" w:rsidRDefault="00FB45B1" w:rsidP="00B43C83">
            <w:pPr>
              <w:pStyle w:val="CRCoverPage"/>
              <w:spacing w:after="0"/>
              <w:jc w:val="center"/>
              <w:rPr>
                <w:b/>
                <w:caps/>
                <w:noProof/>
                <w:lang w:eastAsia="zh-CN"/>
              </w:rPr>
            </w:pPr>
            <w:r>
              <w:rPr>
                <w:rFonts w:hint="eastAsia"/>
                <w:b/>
                <w:caps/>
                <w:noProof/>
                <w:lang w:eastAsia="zh-CN"/>
              </w:rPr>
              <w:t>X</w:t>
            </w:r>
          </w:p>
        </w:tc>
        <w:tc>
          <w:tcPr>
            <w:tcW w:w="2977" w:type="dxa"/>
            <w:gridSpan w:val="4"/>
          </w:tcPr>
          <w:p w14:paraId="064D6F15" w14:textId="77777777" w:rsidR="00FB45B1" w:rsidRDefault="00FB45B1" w:rsidP="00B43C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AB22F6" w14:textId="77777777" w:rsidR="00FB45B1" w:rsidRDefault="00FB45B1" w:rsidP="00B43C83">
            <w:pPr>
              <w:pStyle w:val="CRCoverPage"/>
              <w:spacing w:after="0"/>
              <w:ind w:left="99"/>
              <w:rPr>
                <w:noProof/>
              </w:rPr>
            </w:pPr>
            <w:r>
              <w:rPr>
                <w:noProof/>
              </w:rPr>
              <w:t xml:space="preserve">TS/TR ... CR ... </w:t>
            </w:r>
          </w:p>
        </w:tc>
      </w:tr>
      <w:tr w:rsidR="00FB45B1" w14:paraId="4E0B8AB9" w14:textId="77777777" w:rsidTr="00B43C83">
        <w:tc>
          <w:tcPr>
            <w:tcW w:w="2694" w:type="dxa"/>
            <w:gridSpan w:val="2"/>
            <w:tcBorders>
              <w:left w:val="single" w:sz="4" w:space="0" w:color="auto"/>
            </w:tcBorders>
          </w:tcPr>
          <w:p w14:paraId="5860A669" w14:textId="77777777" w:rsidR="00FB45B1" w:rsidRDefault="00FB45B1" w:rsidP="00B43C83">
            <w:pPr>
              <w:pStyle w:val="CRCoverPage"/>
              <w:spacing w:after="0"/>
              <w:rPr>
                <w:b/>
                <w:i/>
                <w:noProof/>
              </w:rPr>
            </w:pPr>
          </w:p>
        </w:tc>
        <w:tc>
          <w:tcPr>
            <w:tcW w:w="6946" w:type="dxa"/>
            <w:gridSpan w:val="9"/>
            <w:tcBorders>
              <w:right w:val="single" w:sz="4" w:space="0" w:color="auto"/>
            </w:tcBorders>
          </w:tcPr>
          <w:p w14:paraId="0EDCF765" w14:textId="77777777" w:rsidR="00FB45B1" w:rsidRDefault="00FB45B1" w:rsidP="00B43C83">
            <w:pPr>
              <w:pStyle w:val="CRCoverPage"/>
              <w:spacing w:after="0"/>
              <w:rPr>
                <w:noProof/>
              </w:rPr>
            </w:pPr>
          </w:p>
        </w:tc>
      </w:tr>
      <w:tr w:rsidR="00FB45B1" w14:paraId="749EB800" w14:textId="77777777" w:rsidTr="00B43C83">
        <w:tc>
          <w:tcPr>
            <w:tcW w:w="2694" w:type="dxa"/>
            <w:gridSpan w:val="2"/>
            <w:tcBorders>
              <w:left w:val="single" w:sz="4" w:space="0" w:color="auto"/>
              <w:bottom w:val="single" w:sz="4" w:space="0" w:color="auto"/>
            </w:tcBorders>
          </w:tcPr>
          <w:p w14:paraId="2BD5BB6B" w14:textId="77777777" w:rsidR="00FB45B1" w:rsidRDefault="00FB45B1" w:rsidP="00B43C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83B40A" w14:textId="77777777" w:rsidR="00FB45B1" w:rsidRDefault="00FB45B1" w:rsidP="00B43C83">
            <w:pPr>
              <w:pStyle w:val="CRCoverPage"/>
              <w:spacing w:after="0"/>
              <w:ind w:left="100"/>
              <w:rPr>
                <w:noProof/>
                <w:lang w:eastAsia="zh-CN"/>
              </w:rPr>
            </w:pPr>
          </w:p>
        </w:tc>
      </w:tr>
      <w:tr w:rsidR="00FB45B1" w:rsidRPr="008863B9" w14:paraId="07487809" w14:textId="77777777" w:rsidTr="00B43C83">
        <w:tc>
          <w:tcPr>
            <w:tcW w:w="2694" w:type="dxa"/>
            <w:gridSpan w:val="2"/>
            <w:tcBorders>
              <w:top w:val="single" w:sz="4" w:space="0" w:color="auto"/>
              <w:bottom w:val="single" w:sz="4" w:space="0" w:color="auto"/>
            </w:tcBorders>
          </w:tcPr>
          <w:p w14:paraId="0805C613" w14:textId="77777777" w:rsidR="00FB45B1" w:rsidRPr="008863B9" w:rsidRDefault="00FB45B1" w:rsidP="00B43C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8C73EF" w14:textId="77777777" w:rsidR="00FB45B1" w:rsidRPr="008863B9" w:rsidRDefault="00FB45B1" w:rsidP="00B43C83">
            <w:pPr>
              <w:pStyle w:val="CRCoverPage"/>
              <w:spacing w:after="0"/>
              <w:ind w:left="100"/>
              <w:rPr>
                <w:noProof/>
                <w:sz w:val="8"/>
                <w:szCs w:val="8"/>
              </w:rPr>
            </w:pPr>
          </w:p>
        </w:tc>
      </w:tr>
      <w:tr w:rsidR="00FB45B1" w14:paraId="52D8E528" w14:textId="77777777" w:rsidTr="00B43C83">
        <w:tc>
          <w:tcPr>
            <w:tcW w:w="2694" w:type="dxa"/>
            <w:gridSpan w:val="2"/>
            <w:tcBorders>
              <w:top w:val="single" w:sz="4" w:space="0" w:color="auto"/>
              <w:left w:val="single" w:sz="4" w:space="0" w:color="auto"/>
              <w:bottom w:val="single" w:sz="4" w:space="0" w:color="auto"/>
            </w:tcBorders>
          </w:tcPr>
          <w:p w14:paraId="0231AD71" w14:textId="77777777" w:rsidR="00FB45B1" w:rsidRDefault="00FB45B1" w:rsidP="00B43C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D7760F" w14:textId="77777777" w:rsidR="00FB45B1" w:rsidRDefault="00FB45B1" w:rsidP="00B43C83">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427D78B" w14:textId="77777777" w:rsidR="00FB45B1" w:rsidRDefault="00FB45B1" w:rsidP="00FB45B1">
      <w:pPr>
        <w:ind w:left="432"/>
        <w:jc w:val="center"/>
        <w:rPr>
          <w:rFonts w:eastAsia="DengXian"/>
          <w:color w:val="FF0000"/>
          <w:highlight w:val="yellow"/>
        </w:rPr>
      </w:pPr>
      <w:r w:rsidRPr="00946FDB">
        <w:rPr>
          <w:rFonts w:eastAsia="DengXian"/>
          <w:color w:val="FF0000"/>
          <w:highlight w:val="yellow"/>
        </w:rPr>
        <w:lastRenderedPageBreak/>
        <w:t xml:space="preserve">&lt;&lt;&lt;&lt;&lt;&lt;&lt;&lt;&lt;&lt;&lt;&lt;&lt;&lt;&lt;&lt;&lt;&lt;&lt;&lt; </w:t>
      </w:r>
      <w:r>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3784E223" w14:textId="77777777" w:rsidR="00FB45B1" w:rsidRPr="0054226D" w:rsidRDefault="00FB45B1" w:rsidP="00FB45B1">
      <w:pPr>
        <w:pStyle w:val="Heading4"/>
        <w:keepNext w:val="0"/>
        <w:keepLines w:val="0"/>
        <w:widowControl w:val="0"/>
      </w:pPr>
      <w:bookmarkStart w:id="0" w:name="_Toc51763868"/>
      <w:bookmarkStart w:id="1" w:name="_Toc64449038"/>
      <w:bookmarkStart w:id="2" w:name="_Toc66289697"/>
      <w:bookmarkStart w:id="3" w:name="_Toc74154810"/>
      <w:bookmarkStart w:id="4" w:name="_Toc81383554"/>
      <w:bookmarkStart w:id="5" w:name="_Toc88658187"/>
      <w:bookmarkStart w:id="6" w:name="_Toc97911099"/>
      <w:bookmarkStart w:id="7" w:name="_Toc99038859"/>
      <w:bookmarkStart w:id="8" w:name="_Toc99731122"/>
      <w:bookmarkStart w:id="9" w:name="_Toc105511253"/>
      <w:bookmarkStart w:id="10" w:name="_Toc105927785"/>
      <w:bookmarkStart w:id="11" w:name="_Toc106110325"/>
      <w:bookmarkStart w:id="12" w:name="_Toc113835762"/>
      <w:bookmarkStart w:id="13" w:name="_Toc120124610"/>
      <w:bookmarkStart w:id="14" w:name="_Toc155980961"/>
      <w:r w:rsidRPr="0054226D">
        <w:t>9.</w:t>
      </w:r>
      <w:r>
        <w:t>3.1</w:t>
      </w:r>
      <w:r w:rsidRPr="0054226D">
        <w:t>.</w:t>
      </w:r>
      <w:r>
        <w:t>180</w:t>
      </w:r>
      <w:r w:rsidRPr="0054226D">
        <w:tab/>
      </w:r>
      <w:r>
        <w:t>SRS Resource Set ID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t xml:space="preserve"> </w:t>
      </w:r>
    </w:p>
    <w:p w14:paraId="7FE42F41" w14:textId="77777777" w:rsidR="00FB45B1" w:rsidRPr="0054226D" w:rsidRDefault="00FB45B1" w:rsidP="00FB45B1">
      <w:pPr>
        <w:widowControl w:val="0"/>
      </w:pPr>
      <w:r>
        <w:t>This information element indicates a resource set in the UE for UL SRS transmission</w:t>
      </w:r>
      <w:r w:rsidRPr="0054226D">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4"/>
        <w:gridCol w:w="1071"/>
        <w:gridCol w:w="1427"/>
        <w:gridCol w:w="1855"/>
        <w:gridCol w:w="2852"/>
      </w:tblGrid>
      <w:tr w:rsidR="00FB45B1" w:rsidRPr="0054226D" w14:paraId="66F25055" w14:textId="77777777" w:rsidTr="00B43C83">
        <w:trPr>
          <w:jc w:val="center"/>
        </w:trPr>
        <w:tc>
          <w:tcPr>
            <w:tcW w:w="1259" w:type="pct"/>
          </w:tcPr>
          <w:p w14:paraId="6FF5C8F2" w14:textId="77777777" w:rsidR="00FB45B1" w:rsidRPr="000843C3" w:rsidRDefault="00FB45B1" w:rsidP="00B43C83">
            <w:pPr>
              <w:pStyle w:val="TAH"/>
              <w:keepNext w:val="0"/>
              <w:keepLines w:val="0"/>
              <w:widowControl w:val="0"/>
            </w:pPr>
            <w:r w:rsidRPr="000843C3">
              <w:t>IE/Group Name</w:t>
            </w:r>
          </w:p>
        </w:tc>
        <w:tc>
          <w:tcPr>
            <w:tcW w:w="556" w:type="pct"/>
          </w:tcPr>
          <w:p w14:paraId="432AE154" w14:textId="77777777" w:rsidR="00FB45B1" w:rsidRPr="000843C3" w:rsidRDefault="00FB45B1" w:rsidP="00B43C83">
            <w:pPr>
              <w:pStyle w:val="TAH"/>
              <w:keepNext w:val="0"/>
              <w:keepLines w:val="0"/>
              <w:widowControl w:val="0"/>
            </w:pPr>
            <w:r w:rsidRPr="000843C3">
              <w:t>Presence</w:t>
            </w:r>
          </w:p>
        </w:tc>
        <w:tc>
          <w:tcPr>
            <w:tcW w:w="741" w:type="pct"/>
          </w:tcPr>
          <w:p w14:paraId="5F131F44" w14:textId="77777777" w:rsidR="00FB45B1" w:rsidRPr="000843C3" w:rsidRDefault="00FB45B1" w:rsidP="00B43C83">
            <w:pPr>
              <w:pStyle w:val="TAH"/>
              <w:keepNext w:val="0"/>
              <w:keepLines w:val="0"/>
              <w:widowControl w:val="0"/>
            </w:pPr>
            <w:r w:rsidRPr="000843C3">
              <w:t>Range</w:t>
            </w:r>
          </w:p>
        </w:tc>
        <w:tc>
          <w:tcPr>
            <w:tcW w:w="963" w:type="pct"/>
          </w:tcPr>
          <w:p w14:paraId="7BA3660A" w14:textId="77777777" w:rsidR="00FB45B1" w:rsidRPr="000843C3" w:rsidRDefault="00FB45B1" w:rsidP="00B43C83">
            <w:pPr>
              <w:pStyle w:val="TAH"/>
              <w:keepNext w:val="0"/>
              <w:keepLines w:val="0"/>
              <w:widowControl w:val="0"/>
            </w:pPr>
            <w:r w:rsidRPr="000843C3">
              <w:t>IE Type and Reference</w:t>
            </w:r>
          </w:p>
        </w:tc>
        <w:tc>
          <w:tcPr>
            <w:tcW w:w="1481" w:type="pct"/>
          </w:tcPr>
          <w:p w14:paraId="468E94E1" w14:textId="77777777" w:rsidR="00FB45B1" w:rsidRPr="000843C3" w:rsidRDefault="00FB45B1" w:rsidP="00B43C83">
            <w:pPr>
              <w:pStyle w:val="TAH"/>
              <w:keepNext w:val="0"/>
              <w:keepLines w:val="0"/>
              <w:widowControl w:val="0"/>
            </w:pPr>
            <w:r w:rsidRPr="000843C3">
              <w:t>Semantics Description</w:t>
            </w:r>
          </w:p>
        </w:tc>
      </w:tr>
      <w:tr w:rsidR="00FB45B1" w:rsidRPr="0054226D" w14:paraId="60896916" w14:textId="77777777" w:rsidTr="00B43C83">
        <w:trPr>
          <w:jc w:val="center"/>
        </w:trPr>
        <w:tc>
          <w:tcPr>
            <w:tcW w:w="1259" w:type="pct"/>
          </w:tcPr>
          <w:p w14:paraId="7900A97D" w14:textId="77777777" w:rsidR="00FB45B1" w:rsidRPr="0054226D" w:rsidRDefault="00FB45B1" w:rsidP="00B43C83">
            <w:pPr>
              <w:pStyle w:val="TAL"/>
              <w:keepNext w:val="0"/>
              <w:keepLines w:val="0"/>
              <w:widowControl w:val="0"/>
            </w:pPr>
            <w:r>
              <w:t>SRS Resource Set ID</w:t>
            </w:r>
          </w:p>
        </w:tc>
        <w:tc>
          <w:tcPr>
            <w:tcW w:w="556" w:type="pct"/>
          </w:tcPr>
          <w:p w14:paraId="29730DBB" w14:textId="77777777" w:rsidR="00FB45B1" w:rsidRPr="0054226D" w:rsidRDefault="00FB45B1" w:rsidP="00B43C83">
            <w:pPr>
              <w:pStyle w:val="TAL"/>
              <w:keepNext w:val="0"/>
              <w:keepLines w:val="0"/>
              <w:widowControl w:val="0"/>
            </w:pPr>
            <w:r>
              <w:t>M</w:t>
            </w:r>
          </w:p>
        </w:tc>
        <w:tc>
          <w:tcPr>
            <w:tcW w:w="741" w:type="pct"/>
          </w:tcPr>
          <w:p w14:paraId="3DE2995F" w14:textId="77777777" w:rsidR="00FB45B1" w:rsidRPr="0054226D" w:rsidRDefault="00FB45B1" w:rsidP="00B43C83">
            <w:pPr>
              <w:pStyle w:val="TAL"/>
              <w:keepNext w:val="0"/>
              <w:keepLines w:val="0"/>
              <w:widowControl w:val="0"/>
            </w:pPr>
          </w:p>
        </w:tc>
        <w:tc>
          <w:tcPr>
            <w:tcW w:w="963" w:type="pct"/>
          </w:tcPr>
          <w:p w14:paraId="3922B491" w14:textId="77777777" w:rsidR="00FB45B1" w:rsidRPr="0054226D" w:rsidRDefault="00FB45B1" w:rsidP="00B43C83">
            <w:pPr>
              <w:pStyle w:val="TAL"/>
              <w:keepNext w:val="0"/>
              <w:keepLines w:val="0"/>
              <w:widowControl w:val="0"/>
            </w:pPr>
            <w:r>
              <w:t>INTEGER (</w:t>
            </w:r>
            <w:proofErr w:type="gramStart"/>
            <w:r>
              <w:t>0..</w:t>
            </w:r>
            <w:proofErr w:type="gramEnd"/>
            <w:r>
              <w:t>15)</w:t>
            </w:r>
          </w:p>
        </w:tc>
        <w:tc>
          <w:tcPr>
            <w:tcW w:w="1481" w:type="pct"/>
          </w:tcPr>
          <w:p w14:paraId="0375FD77" w14:textId="77777777" w:rsidR="00FB45B1" w:rsidRPr="0054226D" w:rsidRDefault="00FB45B1" w:rsidP="00B43C83">
            <w:pPr>
              <w:pStyle w:val="TAL"/>
              <w:keepNext w:val="0"/>
              <w:keepLines w:val="0"/>
              <w:widowControl w:val="0"/>
              <w:rPr>
                <w:rFonts w:eastAsia="SimSun"/>
                <w:bCs/>
                <w:lang w:eastAsia="zh-CN"/>
              </w:rPr>
            </w:pPr>
            <w:r w:rsidRPr="00707B3F">
              <w:rPr>
                <w:rFonts w:eastAsia="MS ??"/>
                <w:noProof/>
              </w:rPr>
              <w:t>According to TS 3</w:t>
            </w:r>
            <w:r>
              <w:rPr>
                <w:rFonts w:eastAsia="MS ??"/>
                <w:noProof/>
              </w:rPr>
              <w:t>8</w:t>
            </w:r>
            <w:r w:rsidRPr="00707B3F">
              <w:rPr>
                <w:rFonts w:eastAsia="MS ??"/>
                <w:noProof/>
              </w:rPr>
              <w:t>.</w:t>
            </w:r>
            <w:r>
              <w:rPr>
                <w:rFonts w:eastAsia="MS ??"/>
                <w:noProof/>
              </w:rPr>
              <w:t>331</w:t>
            </w:r>
            <w:r w:rsidRPr="00707B3F">
              <w:rPr>
                <w:rFonts w:eastAsia="MS ??"/>
                <w:noProof/>
              </w:rPr>
              <w:t xml:space="preserve"> [</w:t>
            </w:r>
            <w:r>
              <w:rPr>
                <w:rFonts w:eastAsia="MS ??"/>
                <w:noProof/>
              </w:rPr>
              <w:t>8</w:t>
            </w:r>
            <w:r w:rsidRPr="00707B3F">
              <w:rPr>
                <w:rFonts w:eastAsia="MS ??"/>
                <w:noProof/>
              </w:rPr>
              <w:t>]</w:t>
            </w:r>
          </w:p>
        </w:tc>
      </w:tr>
    </w:tbl>
    <w:p w14:paraId="12916D4D" w14:textId="77777777" w:rsidR="00FB45B1" w:rsidRDefault="00FB45B1" w:rsidP="00FB45B1">
      <w:pPr>
        <w:widowControl w:val="0"/>
        <w:rPr>
          <w:rFonts w:eastAsia="MS Mincho"/>
          <w:lang w:eastAsia="ja-JP"/>
        </w:rPr>
      </w:pPr>
    </w:p>
    <w:p w14:paraId="701AE38F" w14:textId="77777777" w:rsidR="00FB45B1" w:rsidRDefault="00FB45B1" w:rsidP="00FB45B1">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5298D4D1" w14:textId="77777777" w:rsidR="00FB45B1" w:rsidRPr="00EA5FA7" w:rsidRDefault="00FB45B1" w:rsidP="00FB45B1">
      <w:pPr>
        <w:pStyle w:val="Heading3"/>
      </w:pPr>
      <w:bookmarkStart w:id="15" w:name="_Toc20956003"/>
      <w:bookmarkStart w:id="16" w:name="_Toc29893129"/>
      <w:bookmarkStart w:id="17" w:name="_Toc36557066"/>
      <w:bookmarkStart w:id="18" w:name="_Toc45832586"/>
      <w:bookmarkStart w:id="19" w:name="_Toc51763908"/>
      <w:bookmarkStart w:id="20" w:name="_Toc64449080"/>
      <w:bookmarkStart w:id="21" w:name="_Toc66289739"/>
      <w:bookmarkStart w:id="22" w:name="_Toc74154852"/>
      <w:bookmarkStart w:id="23" w:name="_Toc81383596"/>
      <w:bookmarkStart w:id="24" w:name="_Toc88658230"/>
      <w:bookmarkStart w:id="25" w:name="_Toc97911142"/>
      <w:bookmarkStart w:id="26" w:name="_Toc99038966"/>
      <w:bookmarkStart w:id="27" w:name="_Toc99731229"/>
      <w:bookmarkStart w:id="28" w:name="_Toc105511364"/>
      <w:bookmarkStart w:id="29" w:name="_Toc105927896"/>
      <w:bookmarkStart w:id="30" w:name="_Toc106110436"/>
      <w:bookmarkStart w:id="31" w:name="_Toc113835878"/>
      <w:bookmarkStart w:id="32" w:name="_Toc120124734"/>
      <w:bookmarkStart w:id="33" w:name="_Toc155981126"/>
      <w:r w:rsidRPr="00EA5FA7">
        <w:t>9.4.5</w:t>
      </w:r>
      <w:r w:rsidRPr="00EA5FA7">
        <w:tab/>
        <w:t>Information Element Definitions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C29371B" w14:textId="77777777" w:rsidR="00FB45B1" w:rsidRPr="00EA5FA7" w:rsidRDefault="00FB45B1" w:rsidP="00FB45B1">
      <w:pPr>
        <w:pStyle w:val="PL"/>
        <w:rPr>
          <w:noProof w:val="0"/>
          <w:snapToGrid w:val="0"/>
        </w:rPr>
      </w:pPr>
      <w:r w:rsidRPr="00EA5FA7">
        <w:rPr>
          <w:noProof w:val="0"/>
          <w:snapToGrid w:val="0"/>
        </w:rPr>
        <w:t xml:space="preserve">-- ASN1START </w:t>
      </w:r>
    </w:p>
    <w:p w14:paraId="6433F733" w14:textId="77777777" w:rsidR="00FB45B1" w:rsidRPr="00EA5FA7" w:rsidRDefault="00FB45B1" w:rsidP="00FB45B1">
      <w:pPr>
        <w:pStyle w:val="PL"/>
        <w:rPr>
          <w:noProof w:val="0"/>
          <w:snapToGrid w:val="0"/>
        </w:rPr>
      </w:pPr>
      <w:r w:rsidRPr="00EA5FA7">
        <w:rPr>
          <w:noProof w:val="0"/>
          <w:snapToGrid w:val="0"/>
        </w:rPr>
        <w:t>-- **************************************************************</w:t>
      </w:r>
    </w:p>
    <w:p w14:paraId="389F4B0D" w14:textId="77777777" w:rsidR="00FB45B1" w:rsidRPr="00EA5FA7" w:rsidRDefault="00FB45B1" w:rsidP="00FB45B1">
      <w:pPr>
        <w:pStyle w:val="PL"/>
        <w:rPr>
          <w:noProof w:val="0"/>
          <w:snapToGrid w:val="0"/>
        </w:rPr>
      </w:pPr>
      <w:r w:rsidRPr="00EA5FA7">
        <w:rPr>
          <w:noProof w:val="0"/>
          <w:snapToGrid w:val="0"/>
        </w:rPr>
        <w:t>--</w:t>
      </w:r>
    </w:p>
    <w:p w14:paraId="520EFE4C" w14:textId="77777777" w:rsidR="00FB45B1" w:rsidRPr="00EA5FA7" w:rsidRDefault="00FB45B1" w:rsidP="00FB45B1">
      <w:pPr>
        <w:pStyle w:val="PL"/>
        <w:rPr>
          <w:noProof w:val="0"/>
          <w:snapToGrid w:val="0"/>
        </w:rPr>
      </w:pPr>
      <w:r w:rsidRPr="00EA5FA7">
        <w:rPr>
          <w:noProof w:val="0"/>
          <w:snapToGrid w:val="0"/>
        </w:rPr>
        <w:t>-- Information Element Definitions</w:t>
      </w:r>
    </w:p>
    <w:p w14:paraId="243E9BE1" w14:textId="77777777" w:rsidR="00FB45B1" w:rsidRPr="00EA5FA7" w:rsidRDefault="00FB45B1" w:rsidP="00FB45B1">
      <w:pPr>
        <w:pStyle w:val="PL"/>
        <w:rPr>
          <w:noProof w:val="0"/>
          <w:snapToGrid w:val="0"/>
        </w:rPr>
      </w:pPr>
      <w:r w:rsidRPr="00EA5FA7">
        <w:rPr>
          <w:noProof w:val="0"/>
          <w:snapToGrid w:val="0"/>
        </w:rPr>
        <w:t>--</w:t>
      </w:r>
    </w:p>
    <w:p w14:paraId="10EEBA4B" w14:textId="77777777" w:rsidR="00FB45B1" w:rsidRPr="00EA5FA7" w:rsidRDefault="00FB45B1" w:rsidP="00FB45B1">
      <w:pPr>
        <w:pStyle w:val="PL"/>
        <w:rPr>
          <w:noProof w:val="0"/>
          <w:snapToGrid w:val="0"/>
        </w:rPr>
      </w:pPr>
      <w:r w:rsidRPr="00EA5FA7">
        <w:rPr>
          <w:noProof w:val="0"/>
          <w:snapToGrid w:val="0"/>
        </w:rPr>
        <w:t>-- **************************************************************</w:t>
      </w:r>
    </w:p>
    <w:p w14:paraId="316D8186" w14:textId="77777777" w:rsidR="00FB45B1" w:rsidRPr="001B3459" w:rsidRDefault="00FB45B1" w:rsidP="00FB45B1">
      <w:pPr>
        <w:ind w:left="432"/>
        <w:jc w:val="center"/>
        <w:rPr>
          <w:rFonts w:eastAsia="DengXian"/>
          <w:color w:val="FF0000"/>
        </w:rPr>
      </w:pPr>
    </w:p>
    <w:p w14:paraId="510EC6F3" w14:textId="77777777" w:rsidR="00FB45B1" w:rsidRPr="001B3459" w:rsidRDefault="00FB45B1" w:rsidP="00FB45B1">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3EF326E1" w14:textId="77777777" w:rsidR="00FB45B1" w:rsidRPr="00112909" w:rsidRDefault="00FB45B1" w:rsidP="00FB45B1">
      <w:pPr>
        <w:pStyle w:val="PL"/>
        <w:rPr>
          <w:snapToGrid w:val="0"/>
        </w:rPr>
      </w:pPr>
      <w:r w:rsidRPr="00112909">
        <w:rPr>
          <w:snapToGrid w:val="0"/>
        </w:rPr>
        <w:t>SRSResourceSet::= SEQUENCE {</w:t>
      </w:r>
    </w:p>
    <w:p w14:paraId="11274DF9" w14:textId="77777777" w:rsidR="00FB45B1" w:rsidRPr="00112909" w:rsidRDefault="00FB45B1" w:rsidP="00FB45B1">
      <w:pPr>
        <w:pStyle w:val="PL"/>
        <w:rPr>
          <w:snapToGrid w:val="0"/>
        </w:rPr>
      </w:pPr>
      <w:r w:rsidRPr="00112909">
        <w:rPr>
          <w:snapToGrid w:val="0"/>
        </w:rPr>
        <w:tab/>
        <w:t>sRSResource</w:t>
      </w:r>
      <w:r>
        <w:rPr>
          <w:snapToGrid w:val="0"/>
        </w:rPr>
        <w:t>Set</w:t>
      </w:r>
      <w:r w:rsidRPr="00112909">
        <w:rPr>
          <w:snapToGrid w:val="0"/>
        </w:rPr>
        <w:t>ID</w:t>
      </w:r>
      <w:r>
        <w:rPr>
          <w:snapToGrid w:val="0"/>
        </w:rPr>
        <w:tab/>
      </w:r>
      <w:r>
        <w:rPr>
          <w:snapToGrid w:val="0"/>
        </w:rPr>
        <w:tab/>
      </w:r>
      <w:r>
        <w:rPr>
          <w:snapToGrid w:val="0"/>
        </w:rPr>
        <w:tab/>
      </w:r>
      <w:r>
        <w:rPr>
          <w:snapToGrid w:val="0"/>
        </w:rPr>
        <w:tab/>
        <w:t>SRSResourceSetID</w:t>
      </w:r>
      <w:r w:rsidRPr="00112909">
        <w:rPr>
          <w:snapToGrid w:val="0"/>
        </w:rPr>
        <w:t>,</w:t>
      </w:r>
    </w:p>
    <w:p w14:paraId="2BE700D5" w14:textId="77777777" w:rsidR="00FB45B1" w:rsidRPr="00112909" w:rsidRDefault="00FB45B1" w:rsidP="00FB45B1">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5817A7C5" w14:textId="77777777" w:rsidR="00FB45B1" w:rsidRPr="00112909" w:rsidRDefault="00FB45B1" w:rsidP="00FB45B1">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1E8C19D8" w14:textId="77777777" w:rsidR="00FB45B1" w:rsidRPr="00112909" w:rsidRDefault="00FB45B1" w:rsidP="00FB45B1">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7FC82ECF" w14:textId="77777777" w:rsidR="00FB45B1" w:rsidRPr="00112909" w:rsidRDefault="00FB45B1" w:rsidP="00FB45B1">
      <w:pPr>
        <w:pStyle w:val="PL"/>
        <w:rPr>
          <w:snapToGrid w:val="0"/>
        </w:rPr>
      </w:pPr>
      <w:r w:rsidRPr="00112909">
        <w:rPr>
          <w:snapToGrid w:val="0"/>
        </w:rPr>
        <w:t>}</w:t>
      </w:r>
    </w:p>
    <w:p w14:paraId="3DB8B602" w14:textId="77777777" w:rsidR="00FB45B1" w:rsidRPr="00112909" w:rsidRDefault="00FB45B1" w:rsidP="00FB45B1">
      <w:pPr>
        <w:pStyle w:val="PL"/>
        <w:rPr>
          <w:snapToGrid w:val="0"/>
        </w:rPr>
      </w:pPr>
    </w:p>
    <w:p w14:paraId="722B3979" w14:textId="77777777" w:rsidR="00FB45B1" w:rsidRPr="00112909" w:rsidRDefault="00FB45B1" w:rsidP="00FB45B1">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7F48D37C" w14:textId="77777777" w:rsidR="00FB45B1" w:rsidRPr="00112909" w:rsidRDefault="00FB45B1" w:rsidP="00FB45B1">
      <w:pPr>
        <w:pStyle w:val="PL"/>
        <w:rPr>
          <w:snapToGrid w:val="0"/>
        </w:rPr>
      </w:pPr>
      <w:r w:rsidRPr="00112909">
        <w:rPr>
          <w:snapToGrid w:val="0"/>
        </w:rPr>
        <w:tab/>
        <w:t>...</w:t>
      </w:r>
    </w:p>
    <w:p w14:paraId="27E6380E" w14:textId="77777777" w:rsidR="00FB45B1" w:rsidRDefault="00FB45B1" w:rsidP="00FB45B1">
      <w:pPr>
        <w:pStyle w:val="PL"/>
        <w:rPr>
          <w:snapToGrid w:val="0"/>
        </w:rPr>
      </w:pPr>
      <w:r w:rsidRPr="00112909">
        <w:rPr>
          <w:snapToGrid w:val="0"/>
        </w:rPr>
        <w:t>}</w:t>
      </w:r>
    </w:p>
    <w:p w14:paraId="46013C3D" w14:textId="77777777" w:rsidR="00FB45B1" w:rsidRDefault="00FB45B1" w:rsidP="00FB45B1">
      <w:pPr>
        <w:pStyle w:val="PL"/>
        <w:rPr>
          <w:snapToGrid w:val="0"/>
        </w:rPr>
      </w:pPr>
    </w:p>
    <w:p w14:paraId="3870D11E" w14:textId="77777777" w:rsidR="00FB45B1" w:rsidRDefault="00FB45B1" w:rsidP="00FB45B1">
      <w:pPr>
        <w:pStyle w:val="PL"/>
        <w:rPr>
          <w:noProof w:val="0"/>
          <w:snapToGrid w:val="0"/>
        </w:rPr>
      </w:pPr>
      <w:r>
        <w:rPr>
          <w:snapToGrid w:val="0"/>
        </w:rPr>
        <w:t xml:space="preserve">SRSResourceSetID ::= </w:t>
      </w:r>
      <w:r>
        <w:rPr>
          <w:noProof w:val="0"/>
          <w:snapToGrid w:val="0"/>
        </w:rPr>
        <w:t>INTEGER (</w:t>
      </w:r>
      <w:proofErr w:type="gramStart"/>
      <w:r>
        <w:rPr>
          <w:noProof w:val="0"/>
          <w:snapToGrid w:val="0"/>
        </w:rPr>
        <w:t>0..</w:t>
      </w:r>
      <w:proofErr w:type="gramEnd"/>
      <w:r>
        <w:rPr>
          <w:noProof w:val="0"/>
          <w:snapToGrid w:val="0"/>
        </w:rPr>
        <w:t>15</w:t>
      </w:r>
      <w:del w:id="34" w:author="Ericsson" w:date="2024-02-17T11:46:00Z">
        <w:r w:rsidDel="00F420C7">
          <w:rPr>
            <w:noProof w:val="0"/>
            <w:snapToGrid w:val="0"/>
          </w:rPr>
          <w:delText>, ...</w:delText>
        </w:r>
      </w:del>
      <w:r>
        <w:rPr>
          <w:noProof w:val="0"/>
          <w:snapToGrid w:val="0"/>
        </w:rPr>
        <w:t>)</w:t>
      </w:r>
    </w:p>
    <w:p w14:paraId="5B134762" w14:textId="77777777" w:rsidR="00FB45B1" w:rsidRPr="00EA5FA7" w:rsidRDefault="00FB45B1" w:rsidP="00FB45B1">
      <w:pPr>
        <w:pStyle w:val="PL"/>
        <w:rPr>
          <w:noProof w:val="0"/>
        </w:rPr>
      </w:pPr>
      <w:r>
        <w:rPr>
          <w:noProof w:val="0"/>
        </w:rPr>
        <w:t>}</w:t>
      </w:r>
    </w:p>
    <w:p w14:paraId="0DA6727D" w14:textId="77777777" w:rsidR="00FB45B1" w:rsidRPr="00DD60D6" w:rsidRDefault="00FB45B1" w:rsidP="00FB45B1">
      <w:pPr>
        <w:pStyle w:val="PL"/>
        <w:rPr>
          <w:rFonts w:eastAsia="Calibri" w:cs="Courier New"/>
          <w:snapToGrid w:val="0"/>
          <w:szCs w:val="22"/>
        </w:rPr>
      </w:pPr>
    </w:p>
    <w:p w14:paraId="4582F0DD" w14:textId="77777777" w:rsidR="00FB45B1" w:rsidRPr="00A74629" w:rsidRDefault="00FB45B1" w:rsidP="00FB45B1">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p w14:paraId="43C524E2" w14:textId="785E5442" w:rsidR="00392202" w:rsidRDefault="00392202" w:rsidP="00834584">
      <w:pPr>
        <w:rPr>
          <w:color w:val="FF0000"/>
        </w:rPr>
      </w:pPr>
    </w:p>
    <w:p w14:paraId="55D34FE7" w14:textId="77777777" w:rsidR="001B3459" w:rsidRPr="00A74629" w:rsidRDefault="001B3459" w:rsidP="00834584">
      <w:pPr>
        <w:rPr>
          <w:color w:val="FF0000"/>
        </w:rPr>
      </w:pPr>
    </w:p>
    <w:sectPr w:rsidR="001B3459" w:rsidRPr="00A7462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D08B95" w14:textId="77777777" w:rsidR="000C1B42" w:rsidRDefault="000C1B42">
      <w:r>
        <w:separator/>
      </w:r>
    </w:p>
  </w:endnote>
  <w:endnote w:type="continuationSeparator" w:id="0">
    <w:p w14:paraId="2F936850" w14:textId="77777777" w:rsidR="000C1B42" w:rsidRDefault="000C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charset w:val="00"/>
    <w:family w:val="auto"/>
    <w:pitch w:val="default"/>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S ??">
    <w:altName w:val="Yu Gothic"/>
    <w:panose1 w:val="00000000000000000000"/>
    <w:charset w:val="80"/>
    <w:family w:val="roman"/>
    <w:notTrueType/>
    <w:pitch w:val="fixed"/>
    <w:sig w:usb0="00000003" w:usb1="08070000" w:usb2="00000010"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D12A79" w14:textId="77777777" w:rsidR="000C1B42" w:rsidRDefault="000C1B42">
      <w:r>
        <w:separator/>
      </w:r>
    </w:p>
  </w:footnote>
  <w:footnote w:type="continuationSeparator" w:id="0">
    <w:p w14:paraId="1F685921" w14:textId="77777777" w:rsidR="000C1B42" w:rsidRDefault="000C1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5B598" w14:textId="77777777" w:rsidR="00061105" w:rsidRDefault="000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9CF73" w14:textId="77777777" w:rsidR="00061105" w:rsidRDefault="0006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6E94A"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D703359"/>
    <w:multiLevelType w:val="hybridMultilevel"/>
    <w:tmpl w:val="A47CC5E2"/>
    <w:lvl w:ilvl="0" w:tplc="805A5E6A">
      <w:start w:val="3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20903265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589460984">
    <w:abstractNumId w:val="2"/>
  </w:num>
  <w:num w:numId="3" w16cid:durableId="1085953580">
    <w:abstractNumId w:val="30"/>
  </w:num>
  <w:num w:numId="4" w16cid:durableId="4482581">
    <w:abstractNumId w:val="21"/>
  </w:num>
  <w:num w:numId="5" w16cid:durableId="532426324">
    <w:abstractNumId w:val="11"/>
  </w:num>
  <w:num w:numId="6" w16cid:durableId="958334739">
    <w:abstractNumId w:val="6"/>
  </w:num>
  <w:num w:numId="7" w16cid:durableId="1428649886">
    <w:abstractNumId w:val="9"/>
  </w:num>
  <w:num w:numId="8" w16cid:durableId="408967396">
    <w:abstractNumId w:val="24"/>
  </w:num>
  <w:num w:numId="9" w16cid:durableId="1114861257">
    <w:abstractNumId w:val="23"/>
  </w:num>
  <w:num w:numId="10" w16cid:durableId="1216619216">
    <w:abstractNumId w:val="7"/>
  </w:num>
  <w:num w:numId="11" w16cid:durableId="769159844">
    <w:abstractNumId w:val="34"/>
  </w:num>
  <w:num w:numId="12" w16cid:durableId="424882354">
    <w:abstractNumId w:val="25"/>
  </w:num>
  <w:num w:numId="13" w16cid:durableId="198933639">
    <w:abstractNumId w:val="5"/>
  </w:num>
  <w:num w:numId="14" w16cid:durableId="1733849863">
    <w:abstractNumId w:val="3"/>
  </w:num>
  <w:num w:numId="15" w16cid:durableId="651913514">
    <w:abstractNumId w:val="28"/>
  </w:num>
  <w:num w:numId="16" w16cid:durableId="1105031311">
    <w:abstractNumId w:val="27"/>
  </w:num>
  <w:num w:numId="17" w16cid:durableId="310982107">
    <w:abstractNumId w:val="33"/>
  </w:num>
  <w:num w:numId="18" w16cid:durableId="1732000951">
    <w:abstractNumId w:val="15"/>
  </w:num>
  <w:num w:numId="19" w16cid:durableId="2050179994">
    <w:abstractNumId w:val="0"/>
  </w:num>
  <w:num w:numId="20" w16cid:durableId="595753454">
    <w:abstractNumId w:val="26"/>
  </w:num>
  <w:num w:numId="21" w16cid:durableId="1756972357">
    <w:abstractNumId w:val="35"/>
  </w:num>
  <w:num w:numId="22" w16cid:durableId="157041849">
    <w:abstractNumId w:val="17"/>
  </w:num>
  <w:num w:numId="23" w16cid:durableId="217939604">
    <w:abstractNumId w:val="22"/>
  </w:num>
  <w:num w:numId="24" w16cid:durableId="806895157">
    <w:abstractNumId w:val="19"/>
  </w:num>
  <w:num w:numId="25" w16cid:durableId="804541971">
    <w:abstractNumId w:val="18"/>
  </w:num>
  <w:num w:numId="26" w16cid:durableId="171989242">
    <w:abstractNumId w:val="14"/>
  </w:num>
  <w:num w:numId="27" w16cid:durableId="983196982">
    <w:abstractNumId w:val="4"/>
  </w:num>
  <w:num w:numId="28" w16cid:durableId="1976325910">
    <w:abstractNumId w:val="36"/>
  </w:num>
  <w:num w:numId="29" w16cid:durableId="1233469100">
    <w:abstractNumId w:val="31"/>
  </w:num>
  <w:num w:numId="30" w16cid:durableId="1977684721">
    <w:abstractNumId w:val="10"/>
  </w:num>
  <w:num w:numId="31" w16cid:durableId="2136754109">
    <w:abstractNumId w:val="37"/>
  </w:num>
  <w:num w:numId="32" w16cid:durableId="1295140438">
    <w:abstractNumId w:val="16"/>
  </w:num>
  <w:num w:numId="33" w16cid:durableId="620113879">
    <w:abstractNumId w:val="32"/>
  </w:num>
  <w:num w:numId="34" w16cid:durableId="81996334">
    <w:abstractNumId w:val="13"/>
  </w:num>
  <w:num w:numId="35" w16cid:durableId="1560820865">
    <w:abstractNumId w:val="29"/>
  </w:num>
  <w:num w:numId="36" w16cid:durableId="74180401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416433288">
    <w:abstractNumId w:val="12"/>
  </w:num>
  <w:num w:numId="38" w16cid:durableId="444735023">
    <w:abstractNumId w:val="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47A47"/>
    <w:rsid w:val="000551D2"/>
    <w:rsid w:val="00055E32"/>
    <w:rsid w:val="00061105"/>
    <w:rsid w:val="000677FA"/>
    <w:rsid w:val="00083AFC"/>
    <w:rsid w:val="000905A8"/>
    <w:rsid w:val="000935E0"/>
    <w:rsid w:val="000A55CF"/>
    <w:rsid w:val="000A6394"/>
    <w:rsid w:val="000B0230"/>
    <w:rsid w:val="000B7FED"/>
    <w:rsid w:val="000C038A"/>
    <w:rsid w:val="000C1B42"/>
    <w:rsid w:val="000C6598"/>
    <w:rsid w:val="000D44B3"/>
    <w:rsid w:val="000E1818"/>
    <w:rsid w:val="000E35D1"/>
    <w:rsid w:val="000E76BE"/>
    <w:rsid w:val="000F4274"/>
    <w:rsid w:val="001170E6"/>
    <w:rsid w:val="00145CC8"/>
    <w:rsid w:val="00145D43"/>
    <w:rsid w:val="00151118"/>
    <w:rsid w:val="00154269"/>
    <w:rsid w:val="001572EE"/>
    <w:rsid w:val="00166913"/>
    <w:rsid w:val="00180FF2"/>
    <w:rsid w:val="00183A93"/>
    <w:rsid w:val="0018431D"/>
    <w:rsid w:val="00192A77"/>
    <w:rsid w:val="00192C46"/>
    <w:rsid w:val="00195C38"/>
    <w:rsid w:val="001A08B3"/>
    <w:rsid w:val="001A68D7"/>
    <w:rsid w:val="001A7B60"/>
    <w:rsid w:val="001B21BF"/>
    <w:rsid w:val="001B3459"/>
    <w:rsid w:val="001B52F0"/>
    <w:rsid w:val="001B76F8"/>
    <w:rsid w:val="001B7A65"/>
    <w:rsid w:val="001C563D"/>
    <w:rsid w:val="001D0777"/>
    <w:rsid w:val="001E03F2"/>
    <w:rsid w:val="001E0473"/>
    <w:rsid w:val="001E31B8"/>
    <w:rsid w:val="001E41F3"/>
    <w:rsid w:val="001F4565"/>
    <w:rsid w:val="002056C6"/>
    <w:rsid w:val="00211FBB"/>
    <w:rsid w:val="00217965"/>
    <w:rsid w:val="00220F29"/>
    <w:rsid w:val="00227D59"/>
    <w:rsid w:val="0024426E"/>
    <w:rsid w:val="0026004D"/>
    <w:rsid w:val="002640DD"/>
    <w:rsid w:val="00270A80"/>
    <w:rsid w:val="00270AB3"/>
    <w:rsid w:val="00275D12"/>
    <w:rsid w:val="00284FEB"/>
    <w:rsid w:val="002860C4"/>
    <w:rsid w:val="0029432B"/>
    <w:rsid w:val="002A3E25"/>
    <w:rsid w:val="002A52AD"/>
    <w:rsid w:val="002B30DB"/>
    <w:rsid w:val="002B5741"/>
    <w:rsid w:val="002B7F6B"/>
    <w:rsid w:val="002C1670"/>
    <w:rsid w:val="002C1F7E"/>
    <w:rsid w:val="002C2ACF"/>
    <w:rsid w:val="002D0D4E"/>
    <w:rsid w:val="002E472E"/>
    <w:rsid w:val="002F63AA"/>
    <w:rsid w:val="002F6C59"/>
    <w:rsid w:val="00302FB7"/>
    <w:rsid w:val="00305409"/>
    <w:rsid w:val="0035307B"/>
    <w:rsid w:val="003544A3"/>
    <w:rsid w:val="003609EF"/>
    <w:rsid w:val="0036231A"/>
    <w:rsid w:val="0036304C"/>
    <w:rsid w:val="00371842"/>
    <w:rsid w:val="00374DD4"/>
    <w:rsid w:val="00380165"/>
    <w:rsid w:val="00392202"/>
    <w:rsid w:val="00396648"/>
    <w:rsid w:val="003A365B"/>
    <w:rsid w:val="003B1B60"/>
    <w:rsid w:val="003D2EBB"/>
    <w:rsid w:val="003D6859"/>
    <w:rsid w:val="003E0528"/>
    <w:rsid w:val="003E1A36"/>
    <w:rsid w:val="003E3282"/>
    <w:rsid w:val="003E78DB"/>
    <w:rsid w:val="00410371"/>
    <w:rsid w:val="004118ED"/>
    <w:rsid w:val="004242F1"/>
    <w:rsid w:val="004374E5"/>
    <w:rsid w:val="00440CC4"/>
    <w:rsid w:val="00443401"/>
    <w:rsid w:val="004568FB"/>
    <w:rsid w:val="004635AE"/>
    <w:rsid w:val="00475BB9"/>
    <w:rsid w:val="00497ED5"/>
    <w:rsid w:val="004A5A78"/>
    <w:rsid w:val="004B6E63"/>
    <w:rsid w:val="004B75B7"/>
    <w:rsid w:val="004C2086"/>
    <w:rsid w:val="004D4CD4"/>
    <w:rsid w:val="004E2BEA"/>
    <w:rsid w:val="004E4C34"/>
    <w:rsid w:val="004F0704"/>
    <w:rsid w:val="004F7359"/>
    <w:rsid w:val="0051580D"/>
    <w:rsid w:val="005178F9"/>
    <w:rsid w:val="0053386D"/>
    <w:rsid w:val="00533BE8"/>
    <w:rsid w:val="005348F1"/>
    <w:rsid w:val="00547111"/>
    <w:rsid w:val="005546D9"/>
    <w:rsid w:val="00563465"/>
    <w:rsid w:val="00565958"/>
    <w:rsid w:val="0057328F"/>
    <w:rsid w:val="00592D74"/>
    <w:rsid w:val="00595BE1"/>
    <w:rsid w:val="005A6CF5"/>
    <w:rsid w:val="005C5125"/>
    <w:rsid w:val="005C5842"/>
    <w:rsid w:val="005D5948"/>
    <w:rsid w:val="005E2C44"/>
    <w:rsid w:val="005E7AA5"/>
    <w:rsid w:val="005F2314"/>
    <w:rsid w:val="0060155E"/>
    <w:rsid w:val="00621188"/>
    <w:rsid w:val="006257ED"/>
    <w:rsid w:val="006266BC"/>
    <w:rsid w:val="0063787C"/>
    <w:rsid w:val="00657938"/>
    <w:rsid w:val="00664504"/>
    <w:rsid w:val="00665C47"/>
    <w:rsid w:val="0067499C"/>
    <w:rsid w:val="0068169F"/>
    <w:rsid w:val="00687366"/>
    <w:rsid w:val="00690AFA"/>
    <w:rsid w:val="00691443"/>
    <w:rsid w:val="0069578A"/>
    <w:rsid w:val="00695808"/>
    <w:rsid w:val="006A4422"/>
    <w:rsid w:val="006B46FB"/>
    <w:rsid w:val="006B5F27"/>
    <w:rsid w:val="006C37FC"/>
    <w:rsid w:val="006E21FB"/>
    <w:rsid w:val="006F7F66"/>
    <w:rsid w:val="00720ABF"/>
    <w:rsid w:val="00720DDB"/>
    <w:rsid w:val="00721E97"/>
    <w:rsid w:val="007409B9"/>
    <w:rsid w:val="00741A08"/>
    <w:rsid w:val="00746DF5"/>
    <w:rsid w:val="00747C4F"/>
    <w:rsid w:val="00752953"/>
    <w:rsid w:val="00755DEC"/>
    <w:rsid w:val="00767C59"/>
    <w:rsid w:val="00772C04"/>
    <w:rsid w:val="00792342"/>
    <w:rsid w:val="007977A8"/>
    <w:rsid w:val="00797C85"/>
    <w:rsid w:val="007A7195"/>
    <w:rsid w:val="007B512A"/>
    <w:rsid w:val="007C2097"/>
    <w:rsid w:val="007D26B6"/>
    <w:rsid w:val="007D3BC4"/>
    <w:rsid w:val="007D6A07"/>
    <w:rsid w:val="007F48FF"/>
    <w:rsid w:val="007F7259"/>
    <w:rsid w:val="008040A8"/>
    <w:rsid w:val="00807F06"/>
    <w:rsid w:val="00820B69"/>
    <w:rsid w:val="00824523"/>
    <w:rsid w:val="00824630"/>
    <w:rsid w:val="008279FA"/>
    <w:rsid w:val="00834584"/>
    <w:rsid w:val="0083518A"/>
    <w:rsid w:val="008626E7"/>
    <w:rsid w:val="00870EE7"/>
    <w:rsid w:val="008724DA"/>
    <w:rsid w:val="008863B9"/>
    <w:rsid w:val="00886704"/>
    <w:rsid w:val="00887836"/>
    <w:rsid w:val="008A45A6"/>
    <w:rsid w:val="008B01C9"/>
    <w:rsid w:val="008B74C8"/>
    <w:rsid w:val="008D4A24"/>
    <w:rsid w:val="008D4DCC"/>
    <w:rsid w:val="008E74B8"/>
    <w:rsid w:val="008F3789"/>
    <w:rsid w:val="008F686C"/>
    <w:rsid w:val="009105EF"/>
    <w:rsid w:val="009148DE"/>
    <w:rsid w:val="00927D40"/>
    <w:rsid w:val="00941E30"/>
    <w:rsid w:val="009440EB"/>
    <w:rsid w:val="009536A8"/>
    <w:rsid w:val="009671D4"/>
    <w:rsid w:val="009777D9"/>
    <w:rsid w:val="00985F31"/>
    <w:rsid w:val="00991B88"/>
    <w:rsid w:val="009955E8"/>
    <w:rsid w:val="009A39EB"/>
    <w:rsid w:val="009A553D"/>
    <w:rsid w:val="009A5753"/>
    <w:rsid w:val="009A579D"/>
    <w:rsid w:val="009E3297"/>
    <w:rsid w:val="009E52C6"/>
    <w:rsid w:val="009F6D19"/>
    <w:rsid w:val="009F734F"/>
    <w:rsid w:val="00A14C27"/>
    <w:rsid w:val="00A177E8"/>
    <w:rsid w:val="00A246B6"/>
    <w:rsid w:val="00A35165"/>
    <w:rsid w:val="00A452A6"/>
    <w:rsid w:val="00A47443"/>
    <w:rsid w:val="00A47E70"/>
    <w:rsid w:val="00A50CF0"/>
    <w:rsid w:val="00A560F8"/>
    <w:rsid w:val="00A56895"/>
    <w:rsid w:val="00A622CF"/>
    <w:rsid w:val="00A74629"/>
    <w:rsid w:val="00A7671C"/>
    <w:rsid w:val="00A767A2"/>
    <w:rsid w:val="00A84792"/>
    <w:rsid w:val="00AA2CBC"/>
    <w:rsid w:val="00AB2257"/>
    <w:rsid w:val="00AC5820"/>
    <w:rsid w:val="00AD1CD8"/>
    <w:rsid w:val="00AF5616"/>
    <w:rsid w:val="00B05ED0"/>
    <w:rsid w:val="00B068B9"/>
    <w:rsid w:val="00B12809"/>
    <w:rsid w:val="00B258BB"/>
    <w:rsid w:val="00B30F0B"/>
    <w:rsid w:val="00B3361B"/>
    <w:rsid w:val="00B3541D"/>
    <w:rsid w:val="00B47D4C"/>
    <w:rsid w:val="00B638AF"/>
    <w:rsid w:val="00B67B97"/>
    <w:rsid w:val="00B968C8"/>
    <w:rsid w:val="00BA1207"/>
    <w:rsid w:val="00BA3EC5"/>
    <w:rsid w:val="00BA4C4C"/>
    <w:rsid w:val="00BA51D9"/>
    <w:rsid w:val="00BA69B2"/>
    <w:rsid w:val="00BB1962"/>
    <w:rsid w:val="00BB23BB"/>
    <w:rsid w:val="00BB5DFC"/>
    <w:rsid w:val="00BD279D"/>
    <w:rsid w:val="00BD617E"/>
    <w:rsid w:val="00BD6BB8"/>
    <w:rsid w:val="00BE2163"/>
    <w:rsid w:val="00BE2DE8"/>
    <w:rsid w:val="00BE42A3"/>
    <w:rsid w:val="00C04FBF"/>
    <w:rsid w:val="00C66BA2"/>
    <w:rsid w:val="00C67811"/>
    <w:rsid w:val="00C811AA"/>
    <w:rsid w:val="00C95985"/>
    <w:rsid w:val="00CA3CC8"/>
    <w:rsid w:val="00CA7680"/>
    <w:rsid w:val="00CB46F7"/>
    <w:rsid w:val="00CC5026"/>
    <w:rsid w:val="00CC68D0"/>
    <w:rsid w:val="00D03F9A"/>
    <w:rsid w:val="00D0467F"/>
    <w:rsid w:val="00D06D51"/>
    <w:rsid w:val="00D24991"/>
    <w:rsid w:val="00D335BC"/>
    <w:rsid w:val="00D43291"/>
    <w:rsid w:val="00D47CE3"/>
    <w:rsid w:val="00D50205"/>
    <w:rsid w:val="00D50255"/>
    <w:rsid w:val="00D50C3C"/>
    <w:rsid w:val="00D549F3"/>
    <w:rsid w:val="00D66520"/>
    <w:rsid w:val="00D71353"/>
    <w:rsid w:val="00DC686C"/>
    <w:rsid w:val="00DD60D6"/>
    <w:rsid w:val="00DE3180"/>
    <w:rsid w:val="00DE34CF"/>
    <w:rsid w:val="00DF36EF"/>
    <w:rsid w:val="00E00906"/>
    <w:rsid w:val="00E050C3"/>
    <w:rsid w:val="00E13F3D"/>
    <w:rsid w:val="00E22732"/>
    <w:rsid w:val="00E26DEA"/>
    <w:rsid w:val="00E322B3"/>
    <w:rsid w:val="00E32950"/>
    <w:rsid w:val="00E34898"/>
    <w:rsid w:val="00E36984"/>
    <w:rsid w:val="00E37BE2"/>
    <w:rsid w:val="00E41E74"/>
    <w:rsid w:val="00E54367"/>
    <w:rsid w:val="00E83BFB"/>
    <w:rsid w:val="00EA50F0"/>
    <w:rsid w:val="00EB09B7"/>
    <w:rsid w:val="00EC207B"/>
    <w:rsid w:val="00EE0754"/>
    <w:rsid w:val="00EE0A8A"/>
    <w:rsid w:val="00EE7D7C"/>
    <w:rsid w:val="00EF2C24"/>
    <w:rsid w:val="00F25D98"/>
    <w:rsid w:val="00F2704D"/>
    <w:rsid w:val="00F300FB"/>
    <w:rsid w:val="00F35F8C"/>
    <w:rsid w:val="00F36081"/>
    <w:rsid w:val="00F3778A"/>
    <w:rsid w:val="00F565FB"/>
    <w:rsid w:val="00F76E76"/>
    <w:rsid w:val="00FA0399"/>
    <w:rsid w:val="00FA28FC"/>
    <w:rsid w:val="00FA51FA"/>
    <w:rsid w:val="00FB1E8C"/>
    <w:rsid w:val="00FB3BCC"/>
    <w:rsid w:val="00FB45B1"/>
    <w:rsid w:val="00FB6386"/>
    <w:rsid w:val="00FB71F3"/>
    <w:rsid w:val="00FC5943"/>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qFormat/>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cid:image001.png@01DA60D8.059675C0"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D2BA0-B752-4DE7-A84A-BC953C1AD4F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93E3E744-B6C3-4A38-80EE-6D409633DD4E}">
  <ds:schemaRefs>
    <ds:schemaRef ds:uri="http://schemas.microsoft.com/sharepoint/v3/contenttype/forms"/>
  </ds:schemaRefs>
</ds:datastoreItem>
</file>

<file path=customXml/itemProps3.xml><?xml version="1.0" encoding="utf-8"?>
<ds:datastoreItem xmlns:ds="http://schemas.openxmlformats.org/officeDocument/2006/customXml" ds:itemID="{36BB242D-B498-4252-A93D-F8985C7B66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C6309C-E3BD-46CD-9BEE-AAF2D611D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457</Words>
  <Characters>3205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1900-01-01T00:00:00Z</cp:lastPrinted>
  <dcterms:created xsi:type="dcterms:W3CDTF">2024-02-17T11:55:00Z</dcterms:created>
  <dcterms:modified xsi:type="dcterms:W3CDTF">2024-02-19T10:42:00Z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(3)99e5Po9QQvr/otPEjvRSl76E4711n6yZQO/KHx/Z7rMMt/Pj+ZAbbMAJPOhRQBt9RK7hwyvo
/Ckx6qa4iPuXO9+ME3ZyHVn89BN3QICzxou6BA4HPnGsm4d9aJVQ/4gO13W8cL5h+gHtYmAG
MExJCgLiDXtbBz1/rnefq5b6mQ0bwWjgn7S31zjEf9zEKdKTOHv1y/NM56Y9e2V96tyV5C+W
ivxjl5CzqBohcYfzjO</vt:lpwstr>
  </property>
  <property fmtid="{D5CDD505-2E9C-101B-9397-08002B2CF9AE}" pid="22" name="_2015_ms_pID_7253431">
    <vt:lpwstr>jPz5/GlD8mw/9/Wbqf9c8IF3Kt46XU3di+T5eOlX4b5uZflyHuw89P
sZY5p4weSPdr7L2L2g6UTKtPM3HzkYJNqn9wZTJRzp5vE+vGwjCUm+lswMcHd9pTjXAV6nxl
A/ZKNcm2PKJRsTasi5dP6zr1/DDjjMJCE+0EFOcvrXM1zy/AIWQ86JHG4QkjpZV/TvhSY9IZ
FM5aRPesiNM9Wdhk5nvEixJQOOLFpuPl0Z/9</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y fmtid="{D5CDD505-2E9C-101B-9397-08002B2CF9AE}" pid="28" name="ContentTypeId">
    <vt:lpwstr>0x010100F3E9551B3FDDA24EBF0A209BAAD637CA</vt:lpwstr>
  </property>
</Properties>
</file>